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E54" w:rsidRPr="00B5345C" w:rsidRDefault="00262E54" w:rsidP="00C16D1B">
      <w:pPr>
        <w:pStyle w:val="Title"/>
        <w:rPr>
          <w:szCs w:val="24"/>
        </w:rPr>
      </w:pPr>
      <w:r>
        <w:rPr>
          <w:szCs w:val="24"/>
        </w:rPr>
        <w:t>Д</w:t>
      </w:r>
      <w:r w:rsidRPr="00B5345C">
        <w:rPr>
          <w:szCs w:val="24"/>
        </w:rPr>
        <w:t>оговор поставки</w:t>
      </w:r>
      <w:r>
        <w:rPr>
          <w:szCs w:val="24"/>
        </w:rPr>
        <w:t xml:space="preserve"> 2 по лоту 1</w:t>
      </w:r>
    </w:p>
    <w:p w:rsidR="00262E54" w:rsidRPr="00B5345C" w:rsidRDefault="00262E54" w:rsidP="00BA07CE">
      <w:pPr>
        <w:pStyle w:val="Title"/>
        <w:jc w:val="left"/>
        <w:rPr>
          <w:szCs w:val="24"/>
        </w:rPr>
      </w:pPr>
      <w:r w:rsidRPr="00B5345C">
        <w:rPr>
          <w:szCs w:val="24"/>
        </w:rPr>
        <w:t xml:space="preserve">                                              </w:t>
      </w:r>
    </w:p>
    <w:p w:rsidR="00262E54" w:rsidRPr="00B5345C" w:rsidRDefault="00262E54" w:rsidP="00BA07CE">
      <w:pPr>
        <w:rPr>
          <w:b/>
        </w:rPr>
      </w:pPr>
      <w:r w:rsidRPr="00B5345C">
        <w:rPr>
          <w:b/>
        </w:rPr>
        <w:t xml:space="preserve"> г. </w:t>
      </w:r>
      <w:r>
        <w:rPr>
          <w:b/>
        </w:rPr>
        <w:t>__________</w:t>
      </w:r>
      <w:r w:rsidRPr="00B5345C">
        <w:rPr>
          <w:b/>
        </w:rPr>
        <w:t xml:space="preserve">                                                      </w:t>
      </w:r>
      <w:r>
        <w:rPr>
          <w:b/>
        </w:rPr>
        <w:t xml:space="preserve">   </w:t>
      </w:r>
      <w:r w:rsidRPr="00B5345C">
        <w:rPr>
          <w:b/>
        </w:rPr>
        <w:t xml:space="preserve">         </w:t>
      </w:r>
      <w:r>
        <w:rPr>
          <w:b/>
        </w:rPr>
        <w:t xml:space="preserve">     </w:t>
      </w:r>
      <w:r w:rsidRPr="00B5345C">
        <w:rPr>
          <w:b/>
        </w:rPr>
        <w:t xml:space="preserve">             «___»____________ 20</w:t>
      </w:r>
      <w:r>
        <w:rPr>
          <w:b/>
        </w:rPr>
        <w:t>__</w:t>
      </w:r>
      <w:r w:rsidRPr="00B5345C">
        <w:rPr>
          <w:b/>
        </w:rPr>
        <w:t xml:space="preserve"> г.</w:t>
      </w:r>
    </w:p>
    <w:p w:rsidR="00262E54" w:rsidRPr="00B5345C" w:rsidRDefault="00262E54" w:rsidP="00BA07CE">
      <w:pPr>
        <w:pStyle w:val="BodyText"/>
        <w:ind w:firstLine="540"/>
        <w:jc w:val="both"/>
      </w:pPr>
    </w:p>
    <w:p w:rsidR="00262E54" w:rsidRPr="00B5345C" w:rsidRDefault="00262E54" w:rsidP="00BA07CE">
      <w:pPr>
        <w:pStyle w:val="BodyText"/>
        <w:ind w:firstLine="540"/>
        <w:jc w:val="both"/>
      </w:pPr>
      <w:r w:rsidRPr="00B5345C">
        <w:t>_____________________</w:t>
      </w:r>
      <w:r>
        <w:t xml:space="preserve">_______________, </w:t>
      </w:r>
      <w:r w:rsidRPr="00B5345C">
        <w:t>именуемое в дальнейшем «Поставщик», в лице _______________________</w:t>
      </w:r>
      <w:r>
        <w:t>_</w:t>
      </w:r>
      <w:r w:rsidRPr="00B5345C">
        <w:t xml:space="preserve">, действующего на основании </w:t>
      </w:r>
      <w:r>
        <w:t>________________________</w:t>
      </w:r>
      <w:r w:rsidRPr="00B5345C">
        <w:t xml:space="preserve">, с одной стороны, и </w:t>
      </w:r>
      <w:r>
        <w:t xml:space="preserve">ОАО «ВПО «Точмаш», именуемое в дальнейшем «Покупатель», в лице ___________________, действующего на основании______________, </w:t>
      </w:r>
      <w:r w:rsidRPr="00B5345C">
        <w:t xml:space="preserve">с другой стороны, </w:t>
      </w:r>
      <w:r>
        <w:t>именуемые в </w:t>
      </w:r>
      <w:r w:rsidRPr="00B5345C">
        <w:t xml:space="preserve">дальнейшем «Стороны», заключили </w:t>
      </w:r>
      <w:r>
        <w:t>Д</w:t>
      </w:r>
      <w:r w:rsidRPr="00B5345C">
        <w:t xml:space="preserve">оговор о нижеследующем: </w:t>
      </w:r>
    </w:p>
    <w:p w:rsidR="00262E54" w:rsidRDefault="00262E54" w:rsidP="002D33D5">
      <w:pPr>
        <w:rPr>
          <w:b/>
        </w:rPr>
      </w:pPr>
    </w:p>
    <w:p w:rsidR="00262E54" w:rsidRPr="00B5345C" w:rsidRDefault="00262E54" w:rsidP="00BA07CE">
      <w:pPr>
        <w:numPr>
          <w:ilvl w:val="0"/>
          <w:numId w:val="2"/>
        </w:numPr>
        <w:tabs>
          <w:tab w:val="clear" w:pos="540"/>
          <w:tab w:val="num" w:pos="0"/>
        </w:tabs>
        <w:ind w:left="0" w:firstLine="0"/>
        <w:jc w:val="center"/>
        <w:rPr>
          <w:b/>
        </w:rPr>
      </w:pPr>
      <w:r w:rsidRPr="00B5345C">
        <w:rPr>
          <w:b/>
        </w:rPr>
        <w:t>ПРЕДМЕТ ДОГОВОРА</w:t>
      </w:r>
    </w:p>
    <w:p w:rsidR="00262E54" w:rsidRDefault="00262E54" w:rsidP="00AA0116">
      <w:pPr>
        <w:pStyle w:val="BodyText2"/>
        <w:numPr>
          <w:ilvl w:val="1"/>
          <w:numId w:val="2"/>
        </w:numPr>
        <w:tabs>
          <w:tab w:val="clear" w:pos="540"/>
          <w:tab w:val="num" w:pos="851"/>
        </w:tabs>
        <w:spacing w:after="0" w:line="240" w:lineRule="auto"/>
        <w:ind w:left="0" w:firstLine="0"/>
        <w:jc w:val="both"/>
      </w:pPr>
      <w:r w:rsidRPr="00B5345C">
        <w:t xml:space="preserve">В соответствии с настоящим </w:t>
      </w:r>
      <w:r>
        <w:t>Д</w:t>
      </w:r>
      <w:r w:rsidRPr="00B5345C">
        <w:t>оговором Поставщик обязуется поставить и</w:t>
      </w:r>
      <w:r>
        <w:t> </w:t>
      </w:r>
      <w:r w:rsidRPr="00B5345C">
        <w:t>передать в собственность Покупателя продукцию</w:t>
      </w:r>
      <w:r>
        <w:t xml:space="preserve"> в соответствии со Спецификацией (Приложение №1 к Договору), </w:t>
      </w:r>
      <w:r w:rsidRPr="00B5345C">
        <w:t xml:space="preserve">а Покупатель принять и оплатить продукцию в соответствии с условиями настоящего </w:t>
      </w:r>
      <w:r>
        <w:t>Д</w:t>
      </w:r>
      <w:r w:rsidRPr="00B5345C">
        <w:t>оговора</w:t>
      </w:r>
      <w:r>
        <w:t>.</w:t>
      </w:r>
    </w:p>
    <w:p w:rsidR="00262E54" w:rsidRPr="007239D5" w:rsidRDefault="00262E54" w:rsidP="00A02ED4">
      <w:pPr>
        <w:pStyle w:val="BodyText2"/>
        <w:numPr>
          <w:ilvl w:val="1"/>
          <w:numId w:val="2"/>
        </w:numPr>
        <w:tabs>
          <w:tab w:val="clear" w:pos="540"/>
          <w:tab w:val="num" w:pos="851"/>
        </w:tabs>
        <w:spacing w:after="0" w:line="240" w:lineRule="auto"/>
        <w:ind w:left="0" w:firstLine="0"/>
        <w:jc w:val="both"/>
      </w:pPr>
      <w:r w:rsidRPr="00144C00">
        <w:t xml:space="preserve">Покупатель гарантирует Поставщику размещение в срок до 31.12.2014г. заказов на поставку </w:t>
      </w:r>
      <w:r>
        <w:t>_____</w:t>
      </w:r>
      <w:r w:rsidRPr="004E684C">
        <w:rPr>
          <w:bCs/>
          <w:color w:val="FF0000"/>
        </w:rPr>
        <w:t xml:space="preserve"> </w:t>
      </w:r>
      <w:r w:rsidRPr="007239D5">
        <w:rPr>
          <w:bCs/>
        </w:rPr>
        <w:t xml:space="preserve">тн </w:t>
      </w:r>
      <w:r w:rsidRPr="000B3346">
        <w:rPr>
          <w:bCs/>
        </w:rPr>
        <w:t xml:space="preserve">труб </w:t>
      </w:r>
      <w:r w:rsidRPr="00E94CD8">
        <w:rPr>
          <w:bCs/>
        </w:rPr>
        <w:t>171х7 Ст20</w:t>
      </w:r>
      <w:r>
        <w:rPr>
          <w:bCs/>
        </w:rPr>
        <w:t xml:space="preserve"> </w:t>
      </w:r>
    </w:p>
    <w:p w:rsidR="00262E54" w:rsidRDefault="00262E54" w:rsidP="00AA0116">
      <w:pPr>
        <w:pStyle w:val="BodyText2"/>
        <w:numPr>
          <w:ilvl w:val="1"/>
          <w:numId w:val="2"/>
        </w:numPr>
        <w:tabs>
          <w:tab w:val="clear" w:pos="540"/>
          <w:tab w:val="num" w:pos="851"/>
        </w:tabs>
        <w:spacing w:after="0" w:line="240" w:lineRule="auto"/>
        <w:ind w:left="0" w:firstLine="0"/>
        <w:jc w:val="both"/>
      </w:pPr>
      <w:r>
        <w:t>Размещение заказа оформляется путём направления Покупателем копии Спецификации по электронному адресу Поставщика ______________ и факсу _________, а оригинала Спецификации по адресу_______________ по почте или нарочным с подтверждением о вручении.</w:t>
      </w:r>
    </w:p>
    <w:p w:rsidR="00262E54" w:rsidRDefault="00262E54" w:rsidP="00AA0116">
      <w:pPr>
        <w:pStyle w:val="BodyText2"/>
        <w:numPr>
          <w:ilvl w:val="1"/>
          <w:numId w:val="2"/>
        </w:numPr>
        <w:tabs>
          <w:tab w:val="clear" w:pos="540"/>
          <w:tab w:val="num" w:pos="851"/>
        </w:tabs>
        <w:spacing w:after="0" w:line="240" w:lineRule="auto"/>
        <w:ind w:left="0" w:firstLine="0"/>
        <w:jc w:val="both"/>
      </w:pPr>
      <w:r>
        <w:t>Датой размещения заказа считается дата получения оригинала Спецификации Поставщиком.</w:t>
      </w:r>
    </w:p>
    <w:p w:rsidR="00262E54" w:rsidRPr="00DF718E" w:rsidRDefault="00262E54" w:rsidP="00DF718E">
      <w:pPr>
        <w:pStyle w:val="BodyText2"/>
        <w:numPr>
          <w:ilvl w:val="1"/>
          <w:numId w:val="2"/>
        </w:numPr>
        <w:tabs>
          <w:tab w:val="clear" w:pos="540"/>
          <w:tab w:val="num" w:pos="0"/>
          <w:tab w:val="num" w:pos="851"/>
        </w:tabs>
        <w:spacing w:after="0" w:line="240" w:lineRule="auto"/>
        <w:ind w:left="0" w:firstLine="0"/>
        <w:jc w:val="both"/>
      </w:pPr>
      <w:r w:rsidRPr="00B5345C">
        <w:t xml:space="preserve">В </w:t>
      </w:r>
      <w:r>
        <w:t xml:space="preserve">Спецификации указываются точные </w:t>
      </w:r>
      <w:r w:rsidRPr="00B5345C">
        <w:t>наименование</w:t>
      </w:r>
      <w:r>
        <w:t xml:space="preserve"> и</w:t>
      </w:r>
      <w:r w:rsidRPr="00B5345C">
        <w:t xml:space="preserve"> номенклатура </w:t>
      </w:r>
      <w:r>
        <w:t>продукции</w:t>
      </w:r>
      <w:r w:rsidRPr="00B5345C">
        <w:t>, цена</w:t>
      </w:r>
      <w:r>
        <w:t xml:space="preserve">, количество и </w:t>
      </w:r>
      <w:r w:rsidRPr="00B5345C">
        <w:t xml:space="preserve">сроки поставки. </w:t>
      </w:r>
      <w:r>
        <w:t>Спецификация не может</w:t>
      </w:r>
      <w:r w:rsidRPr="00B5345C">
        <w:t xml:space="preserve"> содержать положений, ухудшающих позицию Покупателя, по отношению к условиям, отраженным в данном Договоре.</w:t>
      </w:r>
      <w:r w:rsidRPr="00DF718E">
        <w:t xml:space="preserve"> </w:t>
      </w:r>
    </w:p>
    <w:p w:rsidR="00262E54" w:rsidRPr="009A2D51" w:rsidRDefault="00262E54" w:rsidP="009A2D51">
      <w:pPr>
        <w:pStyle w:val="BodyText2"/>
        <w:numPr>
          <w:ilvl w:val="1"/>
          <w:numId w:val="2"/>
        </w:numPr>
        <w:tabs>
          <w:tab w:val="clear" w:pos="540"/>
          <w:tab w:val="num" w:pos="0"/>
          <w:tab w:val="num" w:pos="851"/>
        </w:tabs>
        <w:spacing w:after="0" w:line="240" w:lineRule="auto"/>
        <w:ind w:left="0" w:firstLine="0"/>
        <w:jc w:val="both"/>
        <w:rPr>
          <w:b/>
        </w:rPr>
      </w:pPr>
      <w:r w:rsidRPr="00B5345C">
        <w:t xml:space="preserve">Цена продукции фиксируется на период действия </w:t>
      </w:r>
      <w:r>
        <w:t>Д</w:t>
      </w:r>
      <w:r w:rsidRPr="00B5345C">
        <w:t>оговора и пересмотру не подлежит.</w:t>
      </w:r>
    </w:p>
    <w:p w:rsidR="00262E54" w:rsidRPr="00625855" w:rsidRDefault="00262E54" w:rsidP="00A02ED4">
      <w:pPr>
        <w:pStyle w:val="BodyText2"/>
        <w:numPr>
          <w:ilvl w:val="1"/>
          <w:numId w:val="2"/>
        </w:numPr>
        <w:tabs>
          <w:tab w:val="clear" w:pos="540"/>
          <w:tab w:val="num" w:pos="851"/>
        </w:tabs>
        <w:spacing w:after="0" w:line="240" w:lineRule="auto"/>
        <w:ind w:left="0" w:firstLine="0"/>
        <w:jc w:val="both"/>
      </w:pPr>
      <w:r>
        <w:t xml:space="preserve">Покупатель имеет право разместить в срок до 31.12.2014г. дополнительные заказы на </w:t>
      </w:r>
      <w:r w:rsidRPr="00625855">
        <w:t>поставку _________</w:t>
      </w:r>
      <w:r w:rsidRPr="00625855">
        <w:rPr>
          <w:bCs/>
          <w:color w:val="FF0000"/>
        </w:rPr>
        <w:t xml:space="preserve"> </w:t>
      </w:r>
      <w:r w:rsidRPr="00625855">
        <w:rPr>
          <w:bCs/>
        </w:rPr>
        <w:t>тн труб 171х7 Ст20</w:t>
      </w:r>
      <w:r w:rsidRPr="00625855">
        <w:t xml:space="preserve">, на принципах, описанных в п.п. 1.3.-1.6. </w:t>
      </w:r>
    </w:p>
    <w:p w:rsidR="00262E54" w:rsidRPr="00625855" w:rsidRDefault="00262E54" w:rsidP="00625855">
      <w:pPr>
        <w:pStyle w:val="BodyText2"/>
        <w:numPr>
          <w:ilvl w:val="1"/>
          <w:numId w:val="2"/>
        </w:numPr>
        <w:tabs>
          <w:tab w:val="clear" w:pos="540"/>
          <w:tab w:val="num" w:pos="851"/>
        </w:tabs>
        <w:spacing w:after="0" w:line="240" w:lineRule="auto"/>
        <w:ind w:left="0" w:firstLine="0"/>
        <w:jc w:val="both"/>
      </w:pPr>
      <w:r w:rsidRPr="00625855">
        <w:t xml:space="preserve">В случае отказа Поставщика от исполнения дополнительных заказов, указанных в п. 1.7., Покупатель имеет право в одностороннем порядке расторгнуть Договор с Поставщиком и предъявить в банк-гарант или поручителям требование об уплате денежной суммы по банковской гарантии. </w:t>
      </w:r>
      <w:r w:rsidRPr="00625855">
        <w:rPr>
          <w:b/>
          <w:i/>
        </w:rPr>
        <w:t>Или</w:t>
      </w:r>
      <w:r w:rsidRPr="00625855">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262E54" w:rsidRDefault="00262E54" w:rsidP="00277AAE">
      <w:pPr>
        <w:tabs>
          <w:tab w:val="num" w:pos="1276"/>
        </w:tabs>
        <w:jc w:val="both"/>
      </w:pPr>
      <w:r>
        <w:t xml:space="preserve">1.9. Поставщик </w:t>
      </w:r>
      <w:r w:rsidRPr="003C61B2">
        <w:t xml:space="preserve">до выплаты авансовых платежей по договору, а в случаях их отсутствия в срок не позднее пятнадцати дней с </w:t>
      </w:r>
      <w:r w:rsidRPr="00C8377C">
        <w:t xml:space="preserve"> </w:t>
      </w:r>
      <w:r w:rsidRPr="003C61B2">
        <w:t xml:space="preserve">даты </w:t>
      </w:r>
      <w:r w:rsidRPr="00C8377C">
        <w:t xml:space="preserve"> </w:t>
      </w:r>
      <w:r w:rsidRPr="003C61B2">
        <w:t>заключения</w:t>
      </w:r>
      <w:r w:rsidRPr="00C8377C">
        <w:t xml:space="preserve"> </w:t>
      </w:r>
      <w:r w:rsidRPr="003C61B2">
        <w:t xml:space="preserve"> договора </w:t>
      </w:r>
      <w:r w:rsidRPr="00C8377C">
        <w:t xml:space="preserve"> </w:t>
      </w:r>
      <w:r w:rsidRPr="003C61B2">
        <w:t xml:space="preserve">обязан </w:t>
      </w:r>
      <w:r w:rsidRPr="00C8377C">
        <w:t xml:space="preserve"> </w:t>
      </w:r>
      <w:r w:rsidRPr="003C61B2">
        <w:t xml:space="preserve">предоставить </w:t>
      </w:r>
      <w:r>
        <w:t>Покупателю</w:t>
      </w:r>
      <w:r w:rsidRPr="003C61B2">
        <w:t xml:space="preserve">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 25 % балансовой стоимости его активов</w:t>
      </w:r>
      <w:r>
        <w:t>.</w:t>
      </w:r>
    </w:p>
    <w:p w:rsidR="00262E54" w:rsidRDefault="00262E54" w:rsidP="00277AAE">
      <w:pPr>
        <w:jc w:val="both"/>
      </w:pPr>
      <w:r>
        <w:t xml:space="preserve">    </w:t>
      </w:r>
      <w:r w:rsidRPr="003C61B2">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w:t>
      </w:r>
      <w:r>
        <w:t>Поставщик</w:t>
      </w:r>
      <w:r w:rsidRPr="003C61B2">
        <w:t xml:space="preserve"> имеет неисполненную обязанность, при этом</w:t>
      </w:r>
      <w:r>
        <w:t xml:space="preserve"> Постащик</w:t>
      </w:r>
      <w:r w:rsidRPr="003C61B2">
        <w:t xml:space="preserve">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представления</w:t>
      </w:r>
      <w:r>
        <w:t xml:space="preserve"> </w:t>
      </w:r>
      <w:r w:rsidRPr="003C61B2">
        <w:t>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r w:rsidRPr="00D678DE">
        <w:t>.</w:t>
      </w:r>
    </w:p>
    <w:p w:rsidR="00262E54" w:rsidRPr="004A1EDF" w:rsidRDefault="00262E54" w:rsidP="00277AAE">
      <w:pPr>
        <w:jc w:val="both"/>
      </w:pPr>
      <w:r>
        <w:t xml:space="preserve">  </w:t>
      </w:r>
      <w:r w:rsidRPr="003C61B2">
        <w:t xml:space="preserve">В случае непредставления подтверждающих документов, либо в случае выявления по представленным документам задолженности по уплате налогов, сборов, </w:t>
      </w:r>
      <w:r>
        <w:t>пеней и штрафов, превышающей 25</w:t>
      </w:r>
      <w:r w:rsidRPr="003C61B2">
        <w:t xml:space="preserve">% балансовой стоимости активов </w:t>
      </w:r>
      <w:r>
        <w:t>Поставщика</w:t>
      </w:r>
      <w:r w:rsidRPr="003C61B2">
        <w:t xml:space="preserve">, </w:t>
      </w:r>
      <w:r>
        <w:t>Покупатель</w:t>
      </w:r>
      <w:r w:rsidRPr="003C61B2">
        <w:t xml:space="preserve"> имеет право</w:t>
      </w:r>
      <w:r>
        <w:t xml:space="preserve"> </w:t>
      </w:r>
      <w:r w:rsidRPr="003C61B2">
        <w:t>расторгнуть договор в одностороннем порядке без обращения в суд, о чем п</w:t>
      </w:r>
      <w:r>
        <w:t>исьменно уведомляет контрагента.</w:t>
      </w:r>
    </w:p>
    <w:p w:rsidR="00262E54" w:rsidRDefault="00262E54" w:rsidP="00C16D1B">
      <w:pPr>
        <w:pStyle w:val="BodyText2"/>
        <w:tabs>
          <w:tab w:val="num" w:pos="0"/>
          <w:tab w:val="num" w:pos="851"/>
        </w:tabs>
        <w:spacing w:after="0" w:line="240" w:lineRule="auto"/>
        <w:jc w:val="both"/>
        <w:rPr>
          <w:b/>
        </w:rPr>
      </w:pPr>
    </w:p>
    <w:p w:rsidR="00262E54" w:rsidRPr="00B5345C" w:rsidRDefault="00262E54" w:rsidP="00C16D1B">
      <w:pPr>
        <w:pStyle w:val="BodyText2"/>
        <w:tabs>
          <w:tab w:val="num" w:pos="0"/>
          <w:tab w:val="num" w:pos="851"/>
        </w:tabs>
        <w:spacing w:after="0" w:line="240" w:lineRule="auto"/>
        <w:jc w:val="both"/>
        <w:rPr>
          <w:b/>
        </w:rPr>
      </w:pPr>
    </w:p>
    <w:p w:rsidR="00262E54" w:rsidRPr="00B5345C" w:rsidRDefault="00262E54" w:rsidP="00BA07CE">
      <w:pPr>
        <w:numPr>
          <w:ilvl w:val="0"/>
          <w:numId w:val="2"/>
        </w:numPr>
        <w:tabs>
          <w:tab w:val="clear" w:pos="540"/>
          <w:tab w:val="num" w:pos="0"/>
        </w:tabs>
        <w:ind w:left="0" w:firstLine="0"/>
        <w:jc w:val="center"/>
        <w:rPr>
          <w:b/>
        </w:rPr>
      </w:pPr>
      <w:r w:rsidRPr="00B5345C">
        <w:rPr>
          <w:b/>
        </w:rPr>
        <w:t>КАЧЕСТВО И ПОРЯДОК ПРИЕМКИ ПРОДУКЦИИ</w:t>
      </w:r>
    </w:p>
    <w:p w:rsidR="00262E54" w:rsidRPr="00B5345C" w:rsidRDefault="00262E54" w:rsidP="00BA07CE">
      <w:pPr>
        <w:pStyle w:val="BodyText2"/>
        <w:numPr>
          <w:ilvl w:val="1"/>
          <w:numId w:val="2"/>
        </w:numPr>
        <w:tabs>
          <w:tab w:val="clear" w:pos="540"/>
          <w:tab w:val="num" w:pos="0"/>
          <w:tab w:val="num" w:pos="851"/>
          <w:tab w:val="left" w:pos="9639"/>
        </w:tabs>
        <w:spacing w:after="0" w:line="240" w:lineRule="auto"/>
        <w:ind w:left="0" w:firstLine="0"/>
        <w:jc w:val="both"/>
      </w:pPr>
      <w:r w:rsidRPr="00B5345C">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t>Спецификации</w:t>
      </w:r>
      <w:r w:rsidRPr="00B5345C">
        <w:t>, и удостоверяться паспортом, выдаваемым заводом-изготовителем и(или) сертификатом качества (соответствия), если его оформление является обязательным в соответствии с действующим законодательством.</w:t>
      </w:r>
    </w:p>
    <w:p w:rsidR="00262E54" w:rsidRPr="00B5345C" w:rsidRDefault="00262E54" w:rsidP="00BA07CE">
      <w:pPr>
        <w:pStyle w:val="BodyText2"/>
        <w:numPr>
          <w:ilvl w:val="1"/>
          <w:numId w:val="2"/>
        </w:numPr>
        <w:tabs>
          <w:tab w:val="clear" w:pos="540"/>
          <w:tab w:val="num" w:pos="0"/>
          <w:tab w:val="num" w:pos="851"/>
        </w:tabs>
        <w:spacing w:after="0" w:line="240" w:lineRule="auto"/>
        <w:ind w:left="0" w:firstLine="0"/>
        <w:jc w:val="both"/>
      </w:pPr>
      <w:r w:rsidRPr="00B5345C">
        <w:t>На поставляемую продукц</w:t>
      </w:r>
      <w:r>
        <w:t>ию Поставщик (Грузоотправитель)</w:t>
      </w:r>
      <w:r w:rsidRPr="00B5345C">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t>, сертификаты</w:t>
      </w:r>
      <w:r w:rsidRPr="00B5345C">
        <w:t xml:space="preserve"> и инструкции по эксплуатации на импортный товар должны быть выполнены на русском языке. </w:t>
      </w:r>
    </w:p>
    <w:p w:rsidR="00262E54" w:rsidRPr="00B5345C" w:rsidRDefault="00262E54" w:rsidP="00BA07CE">
      <w:pPr>
        <w:pStyle w:val="BodyText2"/>
        <w:tabs>
          <w:tab w:val="num" w:pos="0"/>
        </w:tabs>
        <w:spacing w:after="0" w:line="240" w:lineRule="auto"/>
        <w:jc w:val="both"/>
      </w:pPr>
      <w:r w:rsidRPr="00B5345C">
        <w:t xml:space="preserve">При отсутствии указанных документов обязанность Поставщика по </w:t>
      </w:r>
      <w:r>
        <w:t>поставке продукции считается не</w:t>
      </w:r>
      <w:r w:rsidRPr="00B5345C">
        <w:t>выполненной.</w:t>
      </w:r>
    </w:p>
    <w:p w:rsidR="00262E54" w:rsidRPr="00B5345C" w:rsidRDefault="00262E54" w:rsidP="00BA07CE">
      <w:pPr>
        <w:pStyle w:val="BodyText2"/>
        <w:numPr>
          <w:ilvl w:val="1"/>
          <w:numId w:val="2"/>
        </w:numPr>
        <w:tabs>
          <w:tab w:val="clear" w:pos="540"/>
          <w:tab w:val="num" w:pos="0"/>
          <w:tab w:val="num" w:pos="851"/>
        </w:tabs>
        <w:spacing w:after="0" w:line="240" w:lineRule="auto"/>
        <w:ind w:left="0" w:firstLine="0"/>
        <w:jc w:val="both"/>
      </w:pPr>
      <w:r w:rsidRPr="00B5345C">
        <w:t xml:space="preserve">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 к ним в части, не противоречащей условиям настоящего </w:t>
      </w:r>
      <w:r>
        <w:t>Д</w:t>
      </w:r>
      <w:r w:rsidRPr="00B5345C">
        <w:t>оговора и нормам гражданского законодательства РФ.</w:t>
      </w:r>
    </w:p>
    <w:p w:rsidR="00262E54" w:rsidRPr="00677F58" w:rsidRDefault="00262E54" w:rsidP="00747F7E">
      <w:pPr>
        <w:pStyle w:val="BodyText2"/>
        <w:numPr>
          <w:ilvl w:val="1"/>
          <w:numId w:val="2"/>
        </w:numPr>
        <w:tabs>
          <w:tab w:val="clear" w:pos="540"/>
          <w:tab w:val="num" w:pos="851"/>
        </w:tabs>
        <w:spacing w:after="0" w:line="240" w:lineRule="auto"/>
        <w:ind w:left="0" w:firstLine="0"/>
        <w:jc w:val="both"/>
      </w:pPr>
      <w:r w:rsidRPr="00B5345C">
        <w:t xml:space="preserve">При обнаружении в момент приемки несоответствия качеству, комплектности, количеству и/или иным параметрам заявленной в </w:t>
      </w:r>
      <w:r w:rsidRPr="00747F7E">
        <w:t>Техническом задании/Заявке</w:t>
      </w:r>
      <w:r w:rsidRPr="00B5345C">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t xml:space="preserve">ов) Покупателем (Грузополучателем) </w:t>
      </w:r>
      <w:r w:rsidRPr="00B5345C">
        <w:t xml:space="preserve">составляется акт с указанием несоответствий, а продукция, в отношении которой обнаружены такие несоответствия, может быть направлена Покупателем (Грузополучателем) на ответственное хранение. </w:t>
      </w:r>
      <w:r w:rsidRPr="00677F58">
        <w:t>При этом право собственности на такой товар не переходит от Поставщика к Покупателю.</w:t>
      </w:r>
    </w:p>
    <w:p w:rsidR="00262E54" w:rsidRPr="00B5345C" w:rsidRDefault="00262E54" w:rsidP="00BA07CE">
      <w:pPr>
        <w:pStyle w:val="BodyText2"/>
        <w:tabs>
          <w:tab w:val="num" w:pos="0"/>
          <w:tab w:val="left" w:pos="9639"/>
        </w:tabs>
        <w:spacing w:after="0" w:line="240" w:lineRule="auto"/>
        <w:jc w:val="both"/>
      </w:pPr>
      <w:r w:rsidRPr="00B5345C">
        <w:t>После обнаружения несоответствия качеству, комплектности, количеству</w:t>
      </w:r>
      <w:r>
        <w:t xml:space="preserve"> и/или иным параметрам заявленной</w:t>
      </w:r>
      <w:r w:rsidRPr="00B5345C">
        <w:t xml:space="preserve"> в </w:t>
      </w:r>
      <w:r>
        <w:t>Техническом задании/Заявке продукции</w:t>
      </w:r>
      <w:r w:rsidRPr="00B5345C">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262E54" w:rsidRPr="00B5345C" w:rsidRDefault="00262E54" w:rsidP="00BA07CE">
      <w:pPr>
        <w:pStyle w:val="BodyText2"/>
        <w:tabs>
          <w:tab w:val="num" w:pos="0"/>
        </w:tabs>
        <w:spacing w:after="0" w:line="240" w:lineRule="auto"/>
        <w:jc w:val="both"/>
      </w:pPr>
      <w:r w:rsidRPr="00B5345C">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t>А</w:t>
      </w:r>
      <w:r w:rsidRPr="00B5345C">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262E54" w:rsidRPr="00B5345C" w:rsidRDefault="00262E54" w:rsidP="00BA07CE">
      <w:pPr>
        <w:pStyle w:val="BodyText2"/>
        <w:tabs>
          <w:tab w:val="num" w:pos="0"/>
        </w:tabs>
        <w:spacing w:after="0" w:line="240" w:lineRule="auto"/>
        <w:jc w:val="both"/>
      </w:pPr>
      <w:r w:rsidRPr="00B5345C">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262E54" w:rsidRPr="00B5345C" w:rsidRDefault="00262E54" w:rsidP="00BA07CE">
      <w:pPr>
        <w:pStyle w:val="BodyText2"/>
        <w:tabs>
          <w:tab w:val="num" w:pos="0"/>
          <w:tab w:val="left" w:pos="9639"/>
        </w:tabs>
        <w:spacing w:after="0" w:line="240" w:lineRule="auto"/>
        <w:jc w:val="both"/>
      </w:pPr>
      <w:r w:rsidRPr="00B5345C">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t>Техническом задании/Заявке</w:t>
      </w:r>
      <w:r w:rsidRPr="00B5345C">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t>Техническом задании/Заявке</w:t>
      </w:r>
      <w:r w:rsidRPr="00B5345C">
        <w:t xml:space="preserve"> продукции.</w:t>
      </w:r>
    </w:p>
    <w:p w:rsidR="00262E54" w:rsidRPr="00B5345C" w:rsidRDefault="00262E54" w:rsidP="00BA07CE">
      <w:pPr>
        <w:pStyle w:val="BodyText2"/>
        <w:numPr>
          <w:ilvl w:val="1"/>
          <w:numId w:val="2"/>
        </w:numPr>
        <w:tabs>
          <w:tab w:val="clear" w:pos="540"/>
          <w:tab w:val="num" w:pos="0"/>
          <w:tab w:val="num" w:pos="851"/>
          <w:tab w:val="left" w:pos="9639"/>
        </w:tabs>
        <w:spacing w:after="0" w:line="240" w:lineRule="auto"/>
        <w:ind w:left="0" w:firstLine="0"/>
        <w:jc w:val="both"/>
      </w:pPr>
      <w:r w:rsidRPr="00B5345C">
        <w:t>Результаты выборочной (частичной) проверки качества продукции распространяются на всю отгруженную  продукцию по одной сортаментной позиции</w:t>
      </w:r>
      <w:r>
        <w:t xml:space="preserve"> Спецификации</w:t>
      </w:r>
      <w:r w:rsidRPr="00B5345C">
        <w:t>.</w:t>
      </w:r>
    </w:p>
    <w:p w:rsidR="00262E54" w:rsidRPr="00B5345C" w:rsidRDefault="00262E54" w:rsidP="00BA07CE">
      <w:pPr>
        <w:pStyle w:val="BodyText2"/>
        <w:numPr>
          <w:ilvl w:val="1"/>
          <w:numId w:val="2"/>
        </w:numPr>
        <w:tabs>
          <w:tab w:val="clear" w:pos="540"/>
          <w:tab w:val="num" w:pos="0"/>
          <w:tab w:val="num" w:pos="851"/>
        </w:tabs>
        <w:spacing w:after="0" w:line="240" w:lineRule="auto"/>
        <w:ind w:left="0" w:firstLine="0"/>
        <w:jc w:val="both"/>
      </w:pPr>
      <w:r w:rsidRPr="00B5345C">
        <w:t>Расходы по ответственному хранению оплачивает Поставщик по заявленной претензии из расчета 0,05% за каждый день просрочки от стоимости взятой на хранение продукции.</w:t>
      </w:r>
    </w:p>
    <w:p w:rsidR="00262E54" w:rsidRPr="00B5345C" w:rsidRDefault="00262E54" w:rsidP="00E02B7C">
      <w:pPr>
        <w:pStyle w:val="BodyText2"/>
        <w:numPr>
          <w:ilvl w:val="1"/>
          <w:numId w:val="2"/>
        </w:numPr>
        <w:tabs>
          <w:tab w:val="clear" w:pos="540"/>
          <w:tab w:val="num" w:pos="0"/>
          <w:tab w:val="num" w:pos="851"/>
        </w:tabs>
        <w:spacing w:after="0" w:line="240" w:lineRule="auto"/>
        <w:ind w:left="0" w:firstLine="0"/>
        <w:jc w:val="both"/>
      </w:pPr>
      <w:r w:rsidRPr="00B5345C">
        <w:t>Поставщик обязан  заменить в полном объеме и за свой счет некачественную (некомплектную)</w:t>
      </w:r>
      <w:r>
        <w:t xml:space="preserve">, несоответствующую сортаменту </w:t>
      </w:r>
      <w:r w:rsidRPr="00B5345C">
        <w:t xml:space="preserve">и/или поставить недостающую продукцию в 20-тидневный срок с даты составления </w:t>
      </w:r>
      <w:r>
        <w:t>А</w:t>
      </w:r>
      <w:r w:rsidRPr="00B5345C">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262E54" w:rsidRPr="00B5345C" w:rsidRDefault="00262E54" w:rsidP="00BA07CE">
      <w:pPr>
        <w:pStyle w:val="BodyText2"/>
        <w:numPr>
          <w:ilvl w:val="1"/>
          <w:numId w:val="2"/>
        </w:numPr>
        <w:tabs>
          <w:tab w:val="clear" w:pos="540"/>
          <w:tab w:val="num" w:pos="0"/>
          <w:tab w:val="num" w:pos="851"/>
        </w:tabs>
        <w:spacing w:after="0" w:line="240" w:lineRule="auto"/>
        <w:ind w:left="0" w:firstLine="0"/>
        <w:jc w:val="both"/>
        <w:rPr>
          <w:b/>
        </w:rPr>
      </w:pPr>
      <w:r w:rsidRPr="00B5345C">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t>завода-</w:t>
      </w:r>
      <w:r w:rsidRPr="00B5345C">
        <w:t xml:space="preserve">изготовителя. Условия осуществления надзора согласовываются дополнительным соглашением </w:t>
      </w:r>
      <w:r>
        <w:t>Сторон.</w:t>
      </w:r>
    </w:p>
    <w:p w:rsidR="00262E54" w:rsidRPr="00B5345C" w:rsidRDefault="00262E54" w:rsidP="00BA07CE">
      <w:pPr>
        <w:pStyle w:val="BodyText2"/>
        <w:numPr>
          <w:ilvl w:val="1"/>
          <w:numId w:val="2"/>
        </w:numPr>
        <w:tabs>
          <w:tab w:val="clear" w:pos="540"/>
          <w:tab w:val="num" w:pos="0"/>
          <w:tab w:val="num" w:pos="851"/>
        </w:tabs>
        <w:spacing w:after="0" w:line="240" w:lineRule="auto"/>
        <w:ind w:left="0" w:firstLine="0"/>
        <w:jc w:val="both"/>
        <w:rPr>
          <w:b/>
        </w:rPr>
      </w:pPr>
      <w:r w:rsidRPr="00B5345C">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t>при условии, что эти недостатки</w:t>
      </w:r>
      <w:r w:rsidRPr="00B5345C">
        <w:t xml:space="preserve"> обнаружены в разумный срок, но в пределах 2 (двух) лет со дня передачи продукции Покупателю.</w:t>
      </w:r>
    </w:p>
    <w:p w:rsidR="00262E54" w:rsidRPr="005C7F66" w:rsidRDefault="00262E54" w:rsidP="00BA07CE">
      <w:pPr>
        <w:pStyle w:val="BodyText2"/>
        <w:numPr>
          <w:ilvl w:val="1"/>
          <w:numId w:val="2"/>
        </w:numPr>
        <w:tabs>
          <w:tab w:val="clear" w:pos="540"/>
          <w:tab w:val="num" w:pos="0"/>
          <w:tab w:val="num" w:pos="851"/>
        </w:tabs>
        <w:spacing w:after="0" w:line="240" w:lineRule="auto"/>
        <w:ind w:left="0" w:firstLine="0"/>
        <w:jc w:val="both"/>
        <w:rPr>
          <w:b/>
        </w:rPr>
      </w:pPr>
      <w:r w:rsidRPr="005C7F66">
        <w:t>Поставщик обязан по первому требованию Покупателя предоставлять Покупателю письменный  отчет о выполненных операциях по изготовлению продукции. В случае не предоставления данной информации Покупатель вправе расторгнуть Договор в одностороннем порядке с обязательным письменным уведомлением Поставщика.</w:t>
      </w:r>
    </w:p>
    <w:p w:rsidR="00262E54" w:rsidRPr="00B5345C" w:rsidRDefault="00262E54" w:rsidP="00C16D1B">
      <w:pPr>
        <w:pStyle w:val="BodyText2"/>
        <w:tabs>
          <w:tab w:val="num" w:pos="0"/>
          <w:tab w:val="num" w:pos="851"/>
        </w:tabs>
        <w:spacing w:after="0" w:line="240" w:lineRule="auto"/>
        <w:jc w:val="both"/>
        <w:rPr>
          <w:b/>
        </w:rPr>
      </w:pPr>
    </w:p>
    <w:p w:rsidR="00262E54" w:rsidRPr="00B5345C" w:rsidRDefault="00262E54" w:rsidP="00BA07CE">
      <w:pPr>
        <w:pStyle w:val="BodyText2"/>
        <w:numPr>
          <w:ilvl w:val="0"/>
          <w:numId w:val="4"/>
        </w:numPr>
        <w:tabs>
          <w:tab w:val="clear" w:pos="360"/>
        </w:tabs>
        <w:spacing w:after="0" w:line="240" w:lineRule="auto"/>
        <w:ind w:left="0" w:firstLine="0"/>
        <w:jc w:val="center"/>
        <w:rPr>
          <w:b/>
        </w:rPr>
      </w:pPr>
      <w:r w:rsidRPr="00B5345C">
        <w:rPr>
          <w:b/>
        </w:rPr>
        <w:t>СРОК И УСЛОВИЯ ПОСТАВКИ</w:t>
      </w:r>
    </w:p>
    <w:p w:rsidR="00262E54" w:rsidRPr="00B5345C" w:rsidRDefault="00262E54" w:rsidP="00695ADA">
      <w:pPr>
        <w:pStyle w:val="BodyText2"/>
        <w:numPr>
          <w:ilvl w:val="1"/>
          <w:numId w:val="4"/>
        </w:numPr>
        <w:tabs>
          <w:tab w:val="clear" w:pos="360"/>
          <w:tab w:val="num" w:pos="0"/>
        </w:tabs>
        <w:spacing w:after="0" w:line="240" w:lineRule="auto"/>
        <w:ind w:left="0" w:firstLine="0"/>
        <w:jc w:val="both"/>
      </w:pPr>
      <w:r w:rsidRPr="00B5345C">
        <w:t xml:space="preserve">Срок и условия поставки продукции указывается в </w:t>
      </w:r>
      <w:r>
        <w:t>Спецификации</w:t>
      </w:r>
      <w:r w:rsidRPr="00B5345C">
        <w:t xml:space="preserve">. </w:t>
      </w:r>
    </w:p>
    <w:p w:rsidR="00262E54" w:rsidRPr="00B5345C" w:rsidRDefault="00262E54" w:rsidP="00D7480D">
      <w:pPr>
        <w:pStyle w:val="BodyText2"/>
        <w:numPr>
          <w:ilvl w:val="1"/>
          <w:numId w:val="4"/>
        </w:numPr>
        <w:tabs>
          <w:tab w:val="clear" w:pos="360"/>
          <w:tab w:val="num" w:pos="851"/>
        </w:tabs>
        <w:spacing w:after="0" w:line="240" w:lineRule="auto"/>
        <w:ind w:left="0" w:firstLine="0"/>
        <w:jc w:val="both"/>
      </w:pPr>
      <w:r w:rsidRPr="00B5345C">
        <w:t>Датой поставки продукции является:</w:t>
      </w:r>
    </w:p>
    <w:p w:rsidR="00262E54" w:rsidRPr="00B5345C" w:rsidRDefault="00262E54" w:rsidP="00D7480D">
      <w:pPr>
        <w:pStyle w:val="BodyText2"/>
        <w:spacing w:after="0" w:line="240" w:lineRule="auto"/>
        <w:jc w:val="both"/>
      </w:pPr>
      <w:r w:rsidRPr="00B5345C">
        <w:t>а) при поставке железнодорожным транспортом – согласно дате выдачи оригинала накладной грузополучателю;</w:t>
      </w:r>
    </w:p>
    <w:p w:rsidR="00262E54" w:rsidRPr="00B5345C" w:rsidRDefault="00262E54" w:rsidP="00D7480D">
      <w:pPr>
        <w:pStyle w:val="BodyText2"/>
        <w:spacing w:after="0" w:line="240" w:lineRule="auto"/>
        <w:jc w:val="both"/>
      </w:pPr>
      <w:r w:rsidRPr="00B5345C">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262E54" w:rsidRPr="00B5345C" w:rsidRDefault="00262E54" w:rsidP="00BA07CE">
      <w:pPr>
        <w:pStyle w:val="BodyText2"/>
        <w:numPr>
          <w:ilvl w:val="1"/>
          <w:numId w:val="4"/>
        </w:numPr>
        <w:tabs>
          <w:tab w:val="clear" w:pos="360"/>
          <w:tab w:val="num" w:pos="851"/>
        </w:tabs>
        <w:spacing w:after="0" w:line="240" w:lineRule="auto"/>
        <w:ind w:left="0" w:firstLine="0"/>
        <w:jc w:val="both"/>
      </w:pPr>
      <w:r w:rsidRPr="005C7F66">
        <w:t>Продукция поставляется</w:t>
      </w:r>
      <w:r w:rsidRPr="00B5345C">
        <w:t xml:space="preserve"> в таре и упаковке, соответствующей стандартам, техническим условиям, техническим регламентам изготовителя и условиям  настоящего </w:t>
      </w:r>
      <w:r>
        <w:t>Д</w:t>
      </w:r>
      <w:r w:rsidRPr="00B5345C">
        <w:t xml:space="preserve">оговора и приложений к нему. Особые или дополнительные к установленным законодательством требованиям к таре и упаковке </w:t>
      </w:r>
      <w:r>
        <w:t>указываются в Спецификации</w:t>
      </w:r>
      <w:r w:rsidRPr="00B5345C">
        <w:t>.</w:t>
      </w:r>
    </w:p>
    <w:p w:rsidR="00262E54" w:rsidRPr="00B5345C" w:rsidRDefault="00262E54" w:rsidP="00BA07CE">
      <w:pPr>
        <w:pStyle w:val="BodyText3"/>
        <w:numPr>
          <w:ilvl w:val="1"/>
          <w:numId w:val="4"/>
        </w:numPr>
        <w:tabs>
          <w:tab w:val="clear" w:pos="360"/>
          <w:tab w:val="num" w:pos="851"/>
        </w:tabs>
        <w:spacing w:after="0"/>
        <w:ind w:left="0" w:firstLine="0"/>
        <w:jc w:val="both"/>
        <w:rPr>
          <w:sz w:val="24"/>
          <w:szCs w:val="24"/>
        </w:rPr>
      </w:pPr>
      <w:r w:rsidRPr="00B5345C">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Pr>
          <w:sz w:val="24"/>
          <w:szCs w:val="24"/>
        </w:rPr>
        <w:t>Д</w:t>
      </w:r>
      <w:r w:rsidRPr="00B5345C">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262E54" w:rsidRPr="00B5345C" w:rsidRDefault="00262E54" w:rsidP="00BA07CE">
      <w:pPr>
        <w:pStyle w:val="BodyText3"/>
        <w:numPr>
          <w:ilvl w:val="1"/>
          <w:numId w:val="4"/>
        </w:numPr>
        <w:tabs>
          <w:tab w:val="clear" w:pos="360"/>
          <w:tab w:val="num" w:pos="851"/>
        </w:tabs>
        <w:spacing w:after="0"/>
        <w:ind w:left="0" w:firstLine="0"/>
        <w:jc w:val="both"/>
        <w:rPr>
          <w:sz w:val="24"/>
          <w:szCs w:val="24"/>
        </w:rPr>
      </w:pPr>
      <w:r w:rsidRPr="00B5345C">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262E54" w:rsidRPr="00B5345C" w:rsidRDefault="00262E54" w:rsidP="00BA07CE">
      <w:pPr>
        <w:numPr>
          <w:ilvl w:val="1"/>
          <w:numId w:val="4"/>
        </w:numPr>
        <w:tabs>
          <w:tab w:val="clear" w:pos="360"/>
          <w:tab w:val="num" w:pos="851"/>
        </w:tabs>
        <w:ind w:left="0" w:firstLine="0"/>
        <w:jc w:val="both"/>
      </w:pPr>
      <w:r w:rsidRPr="00B5345C">
        <w:t>В случае поставки продукции в возвратной таре, порядок и сро</w:t>
      </w:r>
      <w:r>
        <w:t>ки ее возврата согласовываются С</w:t>
      </w:r>
      <w:r w:rsidRPr="00B5345C">
        <w:t xml:space="preserve">торонами дополнительно. Если </w:t>
      </w:r>
      <w:r>
        <w:t>Спецификацией</w:t>
      </w:r>
      <w:r w:rsidRPr="00B5345C">
        <w:t xml:space="preserve"> не установлено иное, то стоимость тары и упаковки будут считаться включенными в цену товара, и не будут подлежать возврату. </w:t>
      </w:r>
    </w:p>
    <w:p w:rsidR="00262E54" w:rsidRPr="00F57F30" w:rsidRDefault="00262E54" w:rsidP="00BA07CE">
      <w:pPr>
        <w:numPr>
          <w:ilvl w:val="1"/>
          <w:numId w:val="4"/>
        </w:numPr>
        <w:tabs>
          <w:tab w:val="clear" w:pos="360"/>
          <w:tab w:val="num" w:pos="851"/>
        </w:tabs>
        <w:ind w:left="0" w:firstLine="0"/>
        <w:jc w:val="both"/>
      </w:pPr>
      <w:r w:rsidRPr="00F57F30">
        <w:t>Право собственности на продукцию, а также риск случайной гибели либо случайного повреждения продукции переходит от Поставщика к Покупателю с даты поставки, с учетом положений п.2.4. настоящего Договора.</w:t>
      </w:r>
    </w:p>
    <w:p w:rsidR="00262E54" w:rsidRPr="00B5345C" w:rsidRDefault="00262E54" w:rsidP="00BA07CE">
      <w:pPr>
        <w:numPr>
          <w:ilvl w:val="1"/>
          <w:numId w:val="4"/>
        </w:numPr>
        <w:tabs>
          <w:tab w:val="clear" w:pos="360"/>
          <w:tab w:val="num" w:pos="851"/>
        </w:tabs>
        <w:ind w:left="0" w:firstLine="0"/>
        <w:jc w:val="both"/>
      </w:pPr>
      <w:r w:rsidRPr="00B5345C">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262E54" w:rsidRPr="00B5345C" w:rsidRDefault="00262E54" w:rsidP="00BA07CE">
      <w:pPr>
        <w:numPr>
          <w:ilvl w:val="1"/>
          <w:numId w:val="4"/>
        </w:numPr>
        <w:tabs>
          <w:tab w:val="clear" w:pos="360"/>
          <w:tab w:val="num" w:pos="851"/>
        </w:tabs>
        <w:ind w:left="0" w:firstLine="0"/>
        <w:jc w:val="both"/>
      </w:pPr>
      <w:r w:rsidRPr="00B5345C">
        <w:t>Поставщик обязан в течение 5 (пяти) календарных дней после отгрузки продукции направить Покупателю следующие документы:</w:t>
      </w:r>
    </w:p>
    <w:p w:rsidR="00262E54" w:rsidRPr="00B5345C" w:rsidRDefault="00262E54" w:rsidP="00BA07CE">
      <w:pPr>
        <w:numPr>
          <w:ilvl w:val="0"/>
          <w:numId w:val="3"/>
        </w:numPr>
        <w:ind w:left="0" w:firstLine="0"/>
        <w:jc w:val="both"/>
      </w:pPr>
      <w:r w:rsidRPr="00B5345C">
        <w:t xml:space="preserve">счет-фактуры; </w:t>
      </w:r>
    </w:p>
    <w:p w:rsidR="00262E54" w:rsidRPr="00B5345C" w:rsidRDefault="00262E54" w:rsidP="00BA07CE">
      <w:pPr>
        <w:numPr>
          <w:ilvl w:val="0"/>
          <w:numId w:val="3"/>
        </w:numPr>
        <w:ind w:left="0" w:firstLine="0"/>
        <w:jc w:val="both"/>
      </w:pPr>
      <w:r w:rsidRPr="00B5345C">
        <w:t>товарную накладную ТОРГ-12  с</w:t>
      </w:r>
      <w:r>
        <w:t xml:space="preserve"> обязательным указанием номера Д</w:t>
      </w:r>
      <w:r w:rsidRPr="00B5345C">
        <w:t xml:space="preserve">оговора, товарно-транспортных документов, а также иных обязательных реквизитов, предусмотренных унифицированной формой; </w:t>
      </w:r>
    </w:p>
    <w:p w:rsidR="00262E54" w:rsidRPr="00B5345C" w:rsidRDefault="00262E54" w:rsidP="00BA07CE">
      <w:pPr>
        <w:jc w:val="both"/>
      </w:pPr>
      <w:r w:rsidRPr="00B5345C">
        <w:t>Вышеуказанные документы высылаются заказным письмом с уведомлением о вручении.</w:t>
      </w:r>
    </w:p>
    <w:p w:rsidR="00262E54" w:rsidRPr="00B5345C" w:rsidRDefault="00262E54" w:rsidP="00ED09F9">
      <w:pPr>
        <w:numPr>
          <w:ilvl w:val="1"/>
          <w:numId w:val="4"/>
        </w:numPr>
        <w:tabs>
          <w:tab w:val="clear" w:pos="360"/>
          <w:tab w:val="num" w:pos="851"/>
        </w:tabs>
        <w:ind w:left="0" w:firstLine="0"/>
        <w:jc w:val="both"/>
        <w:rPr>
          <w:b/>
        </w:rPr>
      </w:pPr>
      <w:r w:rsidRPr="005B2774">
        <w:t>При поставке ж/д транспортом поставщик обязан в течение 4 (четырех)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w:t>
      </w:r>
      <w:r>
        <w:t>на</w:t>
      </w:r>
      <w:r w:rsidRPr="005B2774">
        <w:t xml:space="preserve"> из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r>
        <w:t xml:space="preserve"> </w:t>
      </w:r>
    </w:p>
    <w:p w:rsidR="00262E54" w:rsidRPr="006B23E6" w:rsidRDefault="00262E54" w:rsidP="00BA07CE">
      <w:pPr>
        <w:numPr>
          <w:ilvl w:val="0"/>
          <w:numId w:val="4"/>
        </w:numPr>
        <w:tabs>
          <w:tab w:val="clear" w:pos="360"/>
          <w:tab w:val="num" w:pos="0"/>
        </w:tabs>
        <w:ind w:left="0" w:firstLine="0"/>
        <w:jc w:val="center"/>
        <w:rPr>
          <w:b/>
        </w:rPr>
      </w:pPr>
      <w:r w:rsidRPr="00B5345C">
        <w:rPr>
          <w:b/>
        </w:rPr>
        <w:t xml:space="preserve"> </w:t>
      </w:r>
      <w:r w:rsidRPr="006B23E6">
        <w:rPr>
          <w:b/>
        </w:rPr>
        <w:t>ЦЕНА И ПОРЯДОК РАСЧЕТОВ</w:t>
      </w:r>
    </w:p>
    <w:p w:rsidR="00262E54" w:rsidRPr="006B23E6" w:rsidRDefault="00262E54" w:rsidP="00FF210B">
      <w:pPr>
        <w:pStyle w:val="BodyText2"/>
        <w:numPr>
          <w:ilvl w:val="1"/>
          <w:numId w:val="4"/>
        </w:numPr>
        <w:tabs>
          <w:tab w:val="clear" w:pos="360"/>
          <w:tab w:val="num" w:pos="0"/>
        </w:tabs>
        <w:spacing w:after="0" w:line="240" w:lineRule="auto"/>
        <w:ind w:left="0" w:firstLine="0"/>
        <w:jc w:val="both"/>
      </w:pPr>
      <w:r w:rsidRPr="006B23E6">
        <w:t xml:space="preserve">Цена за 1 </w:t>
      </w:r>
      <w:r>
        <w:t xml:space="preserve">тн труб </w:t>
      </w:r>
      <w:r w:rsidRPr="00E94CD8">
        <w:rPr>
          <w:bCs/>
        </w:rPr>
        <w:t>171х7 Ст20</w:t>
      </w:r>
      <w:r>
        <w:rPr>
          <w:bCs/>
        </w:rPr>
        <w:t xml:space="preserve"> </w:t>
      </w:r>
      <w:r w:rsidRPr="006B23E6">
        <w:t>составляет ___________</w:t>
      </w:r>
      <w:r>
        <w:t>.</w:t>
      </w:r>
    </w:p>
    <w:p w:rsidR="00262E54" w:rsidRPr="006B23E6" w:rsidRDefault="00262E54" w:rsidP="009500A6">
      <w:pPr>
        <w:pStyle w:val="BodyText2"/>
        <w:numPr>
          <w:ilvl w:val="1"/>
          <w:numId w:val="4"/>
        </w:numPr>
        <w:tabs>
          <w:tab w:val="clear" w:pos="360"/>
          <w:tab w:val="num" w:pos="0"/>
        </w:tabs>
        <w:spacing w:after="0" w:line="240" w:lineRule="auto"/>
        <w:ind w:left="0" w:firstLine="0"/>
        <w:jc w:val="both"/>
      </w:pPr>
      <w:r w:rsidRPr="006B23E6">
        <w:t xml:space="preserve">В цену </w:t>
      </w:r>
      <w:r>
        <w:t>Д</w:t>
      </w:r>
      <w:r w:rsidRPr="006B23E6">
        <w:t>оговора включены расходы на страхование, уплату таможенных пошлин,</w:t>
      </w:r>
      <w:r>
        <w:t xml:space="preserve"> акцизов,</w:t>
      </w:r>
      <w:r w:rsidRPr="006B23E6">
        <w:t xml:space="preserve"> налогов, сборов, упаковку, тару, транспортировку, погрузочно-разгрузочные работы</w:t>
      </w:r>
      <w:r>
        <w:t>, расходы на разработку (если необходимо) технической документации, привлечение специализированных организаций</w:t>
      </w:r>
      <w:r w:rsidRPr="006B23E6">
        <w:t xml:space="preserve"> и другие обязательные платежи</w:t>
      </w:r>
      <w:r>
        <w:t>, связанные с исполнением обязательств по настоящему Договору.</w:t>
      </w:r>
    </w:p>
    <w:p w:rsidR="00262E54" w:rsidRPr="006B23E6" w:rsidRDefault="00262E54" w:rsidP="00363A7D">
      <w:pPr>
        <w:pStyle w:val="BodyText2"/>
        <w:spacing w:after="0" w:line="240" w:lineRule="auto"/>
        <w:jc w:val="both"/>
        <w:rPr>
          <w:bCs/>
        </w:rPr>
      </w:pPr>
      <w:r w:rsidRPr="006B23E6">
        <w:rPr>
          <w:bCs/>
        </w:rPr>
        <w:t xml:space="preserve">4.3.1. Форма, сроки и порядок оплаты товаров: </w:t>
      </w:r>
    </w:p>
    <w:p w:rsidR="00262E54" w:rsidRDefault="00262E54" w:rsidP="006816C3">
      <w:pPr>
        <w:pStyle w:val="BodyText"/>
        <w:tabs>
          <w:tab w:val="left" w:pos="935"/>
        </w:tabs>
        <w:spacing w:after="0"/>
        <w:jc w:val="both"/>
      </w:pPr>
      <w:r w:rsidRPr="006B23E6">
        <w:t>4.3.1.2</w:t>
      </w:r>
      <w:r>
        <w:t>.</w:t>
      </w:r>
      <w:r w:rsidRPr="006B23E6">
        <w:t xml:space="preserve"> </w:t>
      </w:r>
      <w:r w:rsidRPr="006816C3">
        <w:t>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r>
        <w:t xml:space="preserve"> </w:t>
      </w:r>
    </w:p>
    <w:p w:rsidR="00262E54" w:rsidRPr="00625855" w:rsidRDefault="00262E54" w:rsidP="00625855">
      <w:pPr>
        <w:pStyle w:val="BodyText"/>
        <w:jc w:val="both"/>
      </w:pPr>
      <w:r w:rsidRPr="006B23E6">
        <w:t>4.3.2.</w:t>
      </w:r>
      <w:r w:rsidRPr="006B23E6">
        <w:rPr>
          <w:b/>
          <w:bCs/>
        </w:rPr>
        <w:t xml:space="preserve"> </w:t>
      </w:r>
      <w:r w:rsidRPr="00625855">
        <w:t>Обеспечение исполнения Договора в размере 5% от суммы договора  предоставляется в срок не позднее 15 (пятнадцати) дней с момента подписания Договора в одной из следующих форм: безотзывная банковская гарантия, выданная банком; поручительство; в форме денежных средств путем их перечисления заказчику.</w:t>
      </w:r>
    </w:p>
    <w:p w:rsidR="00262E54" w:rsidRPr="00625855" w:rsidRDefault="00262E54" w:rsidP="00625855">
      <w:pPr>
        <w:pStyle w:val="BodyText"/>
        <w:jc w:val="both"/>
      </w:pPr>
      <w:r w:rsidRPr="00625855">
        <w:t>В обеспечение исполнения настоящего договора Поставщик предоставляет:</w:t>
      </w:r>
    </w:p>
    <w:p w:rsidR="00262E54" w:rsidRPr="00625855" w:rsidRDefault="00262E54" w:rsidP="00625855">
      <w:pPr>
        <w:pStyle w:val="BodyText"/>
        <w:jc w:val="both"/>
        <w:rPr>
          <w:b/>
          <w:bCs/>
          <w:i/>
          <w:sz w:val="22"/>
        </w:rPr>
      </w:pPr>
      <w:r w:rsidRPr="00625855">
        <w:rPr>
          <w:b/>
          <w:bCs/>
          <w:i/>
          <w:sz w:val="22"/>
        </w:rPr>
        <w:t xml:space="preserve">в случае предоставления </w:t>
      </w:r>
      <w:r w:rsidRPr="00625855">
        <w:rPr>
          <w:b/>
          <w:i/>
          <w:sz w:val="22"/>
        </w:rPr>
        <w:t>обеспечение исполнения договора в форме банковской гарантии, выданной банком</w:t>
      </w:r>
    </w:p>
    <w:p w:rsidR="00262E54" w:rsidRPr="00625855" w:rsidRDefault="00262E54" w:rsidP="00625855">
      <w:pPr>
        <w:pStyle w:val="BodyText"/>
        <w:jc w:val="both"/>
        <w:rPr>
          <w:bCs/>
        </w:rPr>
      </w:pPr>
      <w:r w:rsidRPr="00625855">
        <w:rPr>
          <w:bCs/>
        </w:rPr>
        <w:t>Обеспечение исполнения обязательств по договору в форме банковской гарантии может быть предоставлено в следующем виде:</w:t>
      </w:r>
    </w:p>
    <w:p w:rsidR="00262E54" w:rsidRPr="00625855" w:rsidRDefault="00262E54" w:rsidP="00625855">
      <w:pPr>
        <w:pStyle w:val="ListParagraph"/>
        <w:numPr>
          <w:ilvl w:val="3"/>
          <w:numId w:val="24"/>
        </w:numPr>
        <w:tabs>
          <w:tab w:val="left" w:pos="993"/>
        </w:tabs>
        <w:ind w:left="0" w:firstLine="0"/>
        <w:jc w:val="both"/>
        <w:rPr>
          <w:bCs/>
        </w:rPr>
      </w:pPr>
      <w:r w:rsidRPr="00625855">
        <w:rPr>
          <w:bCs/>
        </w:rPr>
        <w:t>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p>
    <w:p w:rsidR="00262E54" w:rsidRPr="00625855" w:rsidRDefault="00262E54" w:rsidP="00625855">
      <w:pPr>
        <w:pStyle w:val="ListParagraph"/>
        <w:numPr>
          <w:ilvl w:val="3"/>
          <w:numId w:val="24"/>
        </w:numPr>
        <w:tabs>
          <w:tab w:val="left" w:pos="993"/>
        </w:tabs>
        <w:ind w:left="0" w:firstLine="0"/>
        <w:jc w:val="both"/>
        <w:rPr>
          <w:bCs/>
        </w:rPr>
      </w:pPr>
      <w:r w:rsidRPr="00625855">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p>
    <w:p w:rsidR="00262E54" w:rsidRPr="00625855" w:rsidRDefault="00262E54" w:rsidP="00625855">
      <w:pPr>
        <w:pStyle w:val="ListParagraph"/>
        <w:numPr>
          <w:ilvl w:val="3"/>
          <w:numId w:val="24"/>
        </w:numPr>
        <w:tabs>
          <w:tab w:val="left" w:pos="993"/>
        </w:tabs>
        <w:ind w:left="0" w:firstLine="0"/>
        <w:jc w:val="both"/>
        <w:rPr>
          <w:bCs/>
        </w:rPr>
      </w:pPr>
      <w:r w:rsidRPr="00625855">
        <w:rPr>
          <w:bCs/>
        </w:rPr>
        <w:t>Гарантии на бланке банка-гаранта, подписанной уполномоченным лицом Банка-гаранта, с печатью банка-гаранта.</w:t>
      </w:r>
    </w:p>
    <w:p w:rsidR="00262E54" w:rsidRPr="00625855" w:rsidRDefault="00262E54" w:rsidP="00625855">
      <w:pPr>
        <w:pStyle w:val="ListParagraph"/>
        <w:numPr>
          <w:ilvl w:val="3"/>
          <w:numId w:val="24"/>
        </w:numPr>
        <w:tabs>
          <w:tab w:val="left" w:pos="993"/>
        </w:tabs>
        <w:ind w:left="0" w:firstLine="0"/>
        <w:jc w:val="both"/>
        <w:rPr>
          <w:bCs/>
        </w:rPr>
      </w:pPr>
      <w:r w:rsidRPr="00625855">
        <w:rPr>
          <w:bCs/>
        </w:rPr>
        <w:t>В случае,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4.3.2.1 и/или 4.3.2.2.</w:t>
      </w:r>
    </w:p>
    <w:p w:rsidR="00262E54" w:rsidRPr="00625855" w:rsidRDefault="00262E54" w:rsidP="00625855">
      <w:pPr>
        <w:pStyle w:val="ListParagraph"/>
        <w:numPr>
          <w:ilvl w:val="3"/>
          <w:numId w:val="24"/>
        </w:numPr>
        <w:tabs>
          <w:tab w:val="left" w:pos="993"/>
        </w:tabs>
        <w:ind w:left="0" w:firstLine="0"/>
        <w:jc w:val="both"/>
        <w:rPr>
          <w:bCs/>
        </w:rPr>
      </w:pPr>
      <w:r w:rsidRPr="00625855">
        <w:rPr>
          <w:bCs/>
        </w:rPr>
        <w:t>При представлении обеспечения исполнения обязательств по договору согласно пунктам 4.3.2.3 к обеспечению в обязательном порядке прилагаются следующие документы, подтверждающие полномочия лица, подписавшего обеспечение:</w:t>
      </w:r>
    </w:p>
    <w:p w:rsidR="00262E54" w:rsidRPr="00625855" w:rsidRDefault="00262E54" w:rsidP="00625855">
      <w:pPr>
        <w:numPr>
          <w:ilvl w:val="0"/>
          <w:numId w:val="8"/>
        </w:numPr>
        <w:tabs>
          <w:tab w:val="left" w:pos="1134"/>
        </w:tabs>
        <w:ind w:firstLine="709"/>
        <w:jc w:val="both"/>
        <w:rPr>
          <w:color w:val="000000"/>
          <w:lang w:eastAsia="en-US"/>
        </w:rPr>
      </w:pPr>
      <w:r w:rsidRPr="00625855">
        <w:rPr>
          <w:color w:val="000000"/>
          <w:lang w:eastAsia="en-US"/>
        </w:rPr>
        <w:t>заверенные уполномоченным лицом банка-гаранта или нотариально заверенные копии действующих учредительных документов банка-гаранта;</w:t>
      </w:r>
    </w:p>
    <w:p w:rsidR="00262E54" w:rsidRPr="00625855" w:rsidRDefault="00262E54" w:rsidP="00625855">
      <w:pPr>
        <w:numPr>
          <w:ilvl w:val="0"/>
          <w:numId w:val="8"/>
        </w:numPr>
        <w:tabs>
          <w:tab w:val="left" w:pos="1134"/>
        </w:tabs>
        <w:ind w:firstLine="709"/>
        <w:jc w:val="both"/>
        <w:rPr>
          <w:color w:val="000000"/>
          <w:lang w:eastAsia="en-US"/>
        </w:rPr>
      </w:pPr>
      <w:r w:rsidRPr="00625855">
        <w:rPr>
          <w:color w:val="000000"/>
          <w:lang w:eastAsia="en-US"/>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банка-гаранта);</w:t>
      </w:r>
    </w:p>
    <w:p w:rsidR="00262E54" w:rsidRPr="00625855" w:rsidRDefault="00262E54" w:rsidP="00625855">
      <w:pPr>
        <w:numPr>
          <w:ilvl w:val="0"/>
          <w:numId w:val="8"/>
        </w:numPr>
        <w:tabs>
          <w:tab w:val="left" w:pos="1134"/>
        </w:tabs>
        <w:ind w:firstLine="709"/>
        <w:jc w:val="both"/>
        <w:rPr>
          <w:color w:val="000000"/>
          <w:lang w:eastAsia="en-US"/>
        </w:rPr>
      </w:pPr>
      <w:r w:rsidRPr="00625855">
        <w:rPr>
          <w:color w:val="000000"/>
          <w:lang w:eastAsia="en-US"/>
        </w:rPr>
        <w:t>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262E54" w:rsidRPr="00625855" w:rsidRDefault="00262E54" w:rsidP="00625855">
      <w:pPr>
        <w:numPr>
          <w:ilvl w:val="0"/>
          <w:numId w:val="8"/>
        </w:numPr>
        <w:tabs>
          <w:tab w:val="left" w:pos="1134"/>
        </w:tabs>
        <w:ind w:firstLine="709"/>
        <w:jc w:val="both"/>
      </w:pPr>
      <w:r w:rsidRPr="00625855">
        <w:rPr>
          <w:color w:val="000000"/>
          <w:lang w:eastAsia="en-US"/>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p>
    <w:p w:rsidR="00262E54" w:rsidRPr="00625855" w:rsidRDefault="00262E54" w:rsidP="00625855">
      <w:pPr>
        <w:pStyle w:val="BodyText"/>
        <w:jc w:val="both"/>
      </w:pPr>
    </w:p>
    <w:p w:rsidR="00262E54" w:rsidRPr="00625855" w:rsidRDefault="00262E54" w:rsidP="00625855">
      <w:pPr>
        <w:pStyle w:val="BodyText"/>
        <w:jc w:val="both"/>
        <w:rPr>
          <w:spacing w:val="-6"/>
        </w:rPr>
      </w:pPr>
      <w:r w:rsidRPr="00625855">
        <w:rPr>
          <w:spacing w:val="-6"/>
        </w:rPr>
        <w:t xml:space="preserve">Срок действия обеспечения исполнения Договора в форме банковской гарантии– 2014 год плюс 60 дней. В случае принятия решения о дополнительном объеме согласно п.1.7. Поставщик предоставит Покупателю новую </w:t>
      </w:r>
      <w:r w:rsidRPr="00625855">
        <w:t xml:space="preserve">безусловную безотзывную </w:t>
      </w:r>
      <w:r w:rsidRPr="00625855">
        <w:rPr>
          <w:spacing w:val="-6"/>
        </w:rPr>
        <w:t>банковскую гарантию со следующим сроком действия: 2015 год плюс 60 дней в размере 5% от суммы дополнительного  объема в качестве обеспечения исполнения Договора</w:t>
      </w:r>
    </w:p>
    <w:p w:rsidR="00262E54" w:rsidRPr="00625855" w:rsidRDefault="00262E54" w:rsidP="00625855">
      <w:pPr>
        <w:pStyle w:val="BodyText2"/>
        <w:spacing w:line="240" w:lineRule="auto"/>
        <w:jc w:val="both"/>
        <w:rPr>
          <w:b/>
          <w:i/>
          <w:sz w:val="22"/>
        </w:rPr>
      </w:pPr>
      <w:r w:rsidRPr="00625855">
        <w:rPr>
          <w:b/>
          <w:i/>
          <w:sz w:val="22"/>
        </w:rPr>
        <w:t>в случае предоставления обеспечения договора в форме денежных средств путем их перечисления заказчику</w:t>
      </w:r>
    </w:p>
    <w:p w:rsidR="00262E54" w:rsidRPr="00625855" w:rsidRDefault="00262E54" w:rsidP="00625855">
      <w:pPr>
        <w:pStyle w:val="BodyText2"/>
        <w:spacing w:line="240" w:lineRule="auto"/>
        <w:jc w:val="both"/>
      </w:pPr>
      <w:r w:rsidRPr="00625855">
        <w:rPr>
          <w:b/>
        </w:rPr>
        <w:t>Обеспечительный платеж</w:t>
      </w:r>
      <w:r w:rsidRPr="00625855">
        <w:t xml:space="preserve"> в размере, __________ (____________________)  рублей, что составляет 5 (пять) % от цены настоящего договора, путем перечисления денежных средств по следующим реквизитам </w:t>
      </w:r>
      <w:r w:rsidRPr="00625855">
        <w:rPr>
          <w:bCs/>
        </w:rPr>
        <w:t>Заказчика</w:t>
      </w:r>
      <w:r w:rsidRPr="00625855">
        <w:t>:</w:t>
      </w:r>
    </w:p>
    <w:p w:rsidR="00262E54" w:rsidRPr="00413DE0" w:rsidRDefault="00262E54" w:rsidP="00A901E3">
      <w:pPr>
        <w:tabs>
          <w:tab w:val="left" w:pos="1134"/>
        </w:tabs>
        <w:contextualSpacing/>
        <w:jc w:val="both"/>
        <w:rPr>
          <w:spacing w:val="-6"/>
        </w:rPr>
      </w:pPr>
      <w:r w:rsidRPr="00413DE0">
        <w:t>Получатель</w:t>
      </w:r>
      <w:r w:rsidRPr="00413DE0">
        <w:rPr>
          <w:spacing w:val="-6"/>
        </w:rPr>
        <w:t xml:space="preserve"> </w:t>
      </w:r>
      <w:r>
        <w:rPr>
          <w:spacing w:val="-6"/>
        </w:rPr>
        <w:t>ОАО ВПО</w:t>
      </w:r>
      <w:r w:rsidRPr="00413DE0">
        <w:rPr>
          <w:spacing w:val="-6"/>
        </w:rPr>
        <w:t> «</w:t>
      </w:r>
      <w:r>
        <w:rPr>
          <w:spacing w:val="-6"/>
        </w:rPr>
        <w:t>Точмаш»</w:t>
      </w:r>
    </w:p>
    <w:p w:rsidR="00262E54" w:rsidRPr="00413DE0" w:rsidRDefault="00262E54" w:rsidP="00A901E3">
      <w:pPr>
        <w:tabs>
          <w:tab w:val="left" w:pos="1134"/>
        </w:tabs>
        <w:contextualSpacing/>
        <w:jc w:val="both"/>
        <w:rPr>
          <w:spacing w:val="-6"/>
        </w:rPr>
      </w:pPr>
      <w:r w:rsidRPr="00413DE0">
        <w:rPr>
          <w:spacing w:val="-6"/>
        </w:rPr>
        <w:t xml:space="preserve">ИНН </w:t>
      </w:r>
      <w:r>
        <w:rPr>
          <w:spacing w:val="-6"/>
        </w:rPr>
        <w:t>3329051460</w:t>
      </w:r>
      <w:r w:rsidRPr="00413DE0">
        <w:rPr>
          <w:spacing w:val="-6"/>
        </w:rPr>
        <w:t xml:space="preserve">  КПП </w:t>
      </w:r>
      <w:r>
        <w:rPr>
          <w:spacing w:val="-6"/>
        </w:rPr>
        <w:t>332901001</w:t>
      </w:r>
    </w:p>
    <w:p w:rsidR="00262E54" w:rsidRPr="00413DE0" w:rsidRDefault="00262E54" w:rsidP="00A901E3">
      <w:pPr>
        <w:tabs>
          <w:tab w:val="left" w:pos="1134"/>
        </w:tabs>
        <w:contextualSpacing/>
        <w:jc w:val="both"/>
        <w:rPr>
          <w:spacing w:val="-6"/>
        </w:rPr>
      </w:pPr>
      <w:r w:rsidRPr="00413DE0">
        <w:rPr>
          <w:spacing w:val="-6"/>
        </w:rPr>
        <w:t xml:space="preserve">р/сч. № </w:t>
      </w:r>
      <w:r>
        <w:rPr>
          <w:spacing w:val="-6"/>
        </w:rPr>
        <w:t>40702810309250002265</w:t>
      </w:r>
      <w:r w:rsidRPr="00413DE0">
        <w:rPr>
          <w:spacing w:val="-6"/>
        </w:rPr>
        <w:t xml:space="preserve"> в Филиале ОАО Банка ВТБ г.</w:t>
      </w:r>
      <w:r>
        <w:rPr>
          <w:spacing w:val="-6"/>
        </w:rPr>
        <w:t>Воронеж</w:t>
      </w:r>
      <w:r w:rsidRPr="00413DE0">
        <w:rPr>
          <w:spacing w:val="-6"/>
        </w:rPr>
        <w:t xml:space="preserve"> </w:t>
      </w:r>
    </w:p>
    <w:p w:rsidR="00262E54" w:rsidRPr="00413DE0" w:rsidRDefault="00262E54" w:rsidP="00A901E3">
      <w:pPr>
        <w:tabs>
          <w:tab w:val="left" w:pos="1134"/>
        </w:tabs>
        <w:contextualSpacing/>
        <w:jc w:val="both"/>
        <w:rPr>
          <w:spacing w:val="-6"/>
        </w:rPr>
      </w:pPr>
      <w:r w:rsidRPr="00413DE0">
        <w:rPr>
          <w:spacing w:val="-6"/>
        </w:rPr>
        <w:t xml:space="preserve">кор./сч.  </w:t>
      </w:r>
      <w:r>
        <w:rPr>
          <w:spacing w:val="-6"/>
        </w:rPr>
        <w:t>30101810100000000835</w:t>
      </w:r>
    </w:p>
    <w:p w:rsidR="00262E54" w:rsidRPr="00413DE0" w:rsidRDefault="00262E54" w:rsidP="00A901E3">
      <w:pPr>
        <w:tabs>
          <w:tab w:val="left" w:pos="1134"/>
        </w:tabs>
        <w:contextualSpacing/>
        <w:jc w:val="both"/>
        <w:rPr>
          <w:spacing w:val="-6"/>
        </w:rPr>
      </w:pPr>
      <w:r w:rsidRPr="00413DE0">
        <w:rPr>
          <w:spacing w:val="-6"/>
        </w:rPr>
        <w:t xml:space="preserve">БИК </w:t>
      </w:r>
      <w:r>
        <w:rPr>
          <w:spacing w:val="-6"/>
        </w:rPr>
        <w:t>042007835</w:t>
      </w:r>
    </w:p>
    <w:p w:rsidR="00262E54" w:rsidRPr="00625855" w:rsidRDefault="00262E54" w:rsidP="00625855">
      <w:pPr>
        <w:pStyle w:val="BodyText2"/>
        <w:spacing w:line="240" w:lineRule="auto"/>
        <w:ind w:firstLine="709"/>
        <w:jc w:val="both"/>
      </w:pPr>
      <w:r w:rsidRPr="00625855">
        <w:t xml:space="preserve">Назначение платежа: «Перечисление </w:t>
      </w:r>
      <w:r w:rsidRPr="00625855">
        <w:rPr>
          <w:color w:val="000000"/>
        </w:rPr>
        <w:t>обеспечительного платежа</w:t>
      </w:r>
      <w:r w:rsidRPr="00625855">
        <w:t xml:space="preserve"> по Договору поставки ТМЦ № ______/_____________ от «____» _______ 20__ г., заключаемого в соответствии с процедурой закупки № _______________________, НДС не облагается».</w:t>
      </w:r>
    </w:p>
    <w:p w:rsidR="00262E54" w:rsidRPr="00625855" w:rsidRDefault="00262E54" w:rsidP="00625855">
      <w:pPr>
        <w:pStyle w:val="BodyText2"/>
        <w:spacing w:line="240" w:lineRule="auto"/>
        <w:ind w:firstLine="709"/>
        <w:jc w:val="both"/>
      </w:pPr>
      <w:r w:rsidRPr="00625855">
        <w:t xml:space="preserve">При этом обеспечительный платеж считается предоставленным </w:t>
      </w:r>
      <w:r w:rsidRPr="00625855">
        <w:rPr>
          <w:b/>
          <w:bCs/>
        </w:rPr>
        <w:t xml:space="preserve">Поставщиком Покупателю </w:t>
      </w:r>
      <w:r w:rsidRPr="00625855">
        <w:t xml:space="preserve">с момента поступления денежных средств на расчетный счет </w:t>
      </w:r>
      <w:r w:rsidRPr="00625855">
        <w:rPr>
          <w:b/>
          <w:bCs/>
        </w:rPr>
        <w:t>Покупателя</w:t>
      </w:r>
      <w:r w:rsidRPr="00625855">
        <w:t>,</w:t>
      </w:r>
    </w:p>
    <w:p w:rsidR="00262E54" w:rsidRPr="00625855" w:rsidRDefault="00262E54" w:rsidP="00625855">
      <w:pPr>
        <w:tabs>
          <w:tab w:val="left" w:pos="993"/>
        </w:tabs>
        <w:jc w:val="both"/>
        <w:rPr>
          <w:b/>
          <w:bCs/>
          <w:i/>
        </w:rPr>
      </w:pPr>
      <w:bookmarkStart w:id="0" w:name="_Ref374627006"/>
      <w:r w:rsidRPr="00625855">
        <w:rPr>
          <w:b/>
          <w:bCs/>
          <w:i/>
        </w:rPr>
        <w:t xml:space="preserve">в случае предоставления обеспечения договора в форме договора поручительства </w:t>
      </w:r>
      <w:bookmarkEnd w:id="0"/>
    </w:p>
    <w:p w:rsidR="00262E54" w:rsidRPr="00625855" w:rsidRDefault="00262E54" w:rsidP="00625855">
      <w:pPr>
        <w:jc w:val="both"/>
        <w:rPr>
          <w:bCs/>
        </w:rPr>
      </w:pPr>
      <w:r w:rsidRPr="00625855">
        <w:t xml:space="preserve">Договор поручительства с подписью уполномоченного лица Поручителя и печатью Поручителя. </w:t>
      </w:r>
      <w:r w:rsidRPr="00625855">
        <w:rPr>
          <w:bCs/>
        </w:rPr>
        <w:t>К обеспечению в обязательном порядке прилагаются следующие документы, подтверждающие полномочия лица, подписавшего обеспечение:</w:t>
      </w:r>
    </w:p>
    <w:p w:rsidR="00262E54" w:rsidRPr="00625855" w:rsidRDefault="00262E54" w:rsidP="00625855">
      <w:pPr>
        <w:numPr>
          <w:ilvl w:val="0"/>
          <w:numId w:val="8"/>
        </w:numPr>
        <w:tabs>
          <w:tab w:val="left" w:pos="1134"/>
        </w:tabs>
        <w:ind w:firstLine="709"/>
        <w:jc w:val="both"/>
        <w:rPr>
          <w:color w:val="000000"/>
          <w:lang w:eastAsia="en-US"/>
        </w:rPr>
      </w:pPr>
      <w:r w:rsidRPr="00625855">
        <w:rPr>
          <w:color w:val="000000"/>
          <w:lang w:eastAsia="en-US"/>
        </w:rPr>
        <w:t>заверенные уполномоченным лицом поручителя или нотариально заверенные копии действующих учредительных документов поручителя;</w:t>
      </w:r>
    </w:p>
    <w:p w:rsidR="00262E54" w:rsidRPr="00625855" w:rsidRDefault="00262E54" w:rsidP="00625855">
      <w:pPr>
        <w:numPr>
          <w:ilvl w:val="0"/>
          <w:numId w:val="8"/>
        </w:numPr>
        <w:tabs>
          <w:tab w:val="left" w:pos="1134"/>
        </w:tabs>
        <w:ind w:firstLine="709"/>
        <w:jc w:val="both"/>
        <w:rPr>
          <w:color w:val="000000"/>
          <w:lang w:eastAsia="en-US"/>
        </w:rPr>
      </w:pPr>
      <w:r w:rsidRPr="00625855">
        <w:rPr>
          <w:color w:val="000000"/>
          <w:lang w:eastAsia="en-US"/>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подписаны единоличным исполнительным органом поручителя);</w:t>
      </w:r>
    </w:p>
    <w:p w:rsidR="00262E54" w:rsidRPr="00625855" w:rsidRDefault="00262E54" w:rsidP="00625855">
      <w:pPr>
        <w:numPr>
          <w:ilvl w:val="0"/>
          <w:numId w:val="8"/>
        </w:numPr>
        <w:tabs>
          <w:tab w:val="left" w:pos="1134"/>
        </w:tabs>
        <w:ind w:firstLine="709"/>
        <w:jc w:val="both"/>
        <w:rPr>
          <w:color w:val="000000"/>
          <w:lang w:eastAsia="en-US"/>
        </w:rPr>
      </w:pPr>
      <w:r w:rsidRPr="00625855">
        <w:rPr>
          <w:color w:val="000000"/>
          <w:lang w:eastAsia="en-US"/>
        </w:rPr>
        <w:t>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262E54" w:rsidRPr="00625855" w:rsidRDefault="00262E54" w:rsidP="00625855">
      <w:pPr>
        <w:numPr>
          <w:ilvl w:val="0"/>
          <w:numId w:val="8"/>
        </w:numPr>
        <w:tabs>
          <w:tab w:val="left" w:pos="1134"/>
        </w:tabs>
        <w:ind w:firstLine="709"/>
        <w:jc w:val="both"/>
      </w:pPr>
      <w:r w:rsidRPr="00625855">
        <w:rPr>
          <w:color w:val="000000"/>
          <w:lang w:eastAsia="en-US"/>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p>
    <w:p w:rsidR="00262E54" w:rsidRPr="00625855" w:rsidRDefault="00262E54" w:rsidP="00625855">
      <w:pPr>
        <w:pStyle w:val="BodyText2"/>
        <w:spacing w:line="240" w:lineRule="auto"/>
        <w:ind w:firstLine="709"/>
        <w:jc w:val="both"/>
      </w:pPr>
      <w:r w:rsidRPr="00625855">
        <w:t>Срок действия договора Поручительства - 2014 год плюс 60 дней; В случае принятия решения о дополнительном объеме согласно п.1.7. Поставщик предоставит Покупателю новый договор поручительства со следующим сроком действия: 2015 год плюс 60 дней в размере 5% от суммы дополнительного  объема в качестве обеспечения исполнения Договора.</w:t>
      </w:r>
    </w:p>
    <w:p w:rsidR="00262E54" w:rsidRPr="00625855" w:rsidRDefault="00262E54" w:rsidP="00625855">
      <w:pPr>
        <w:pStyle w:val="10"/>
        <w:numPr>
          <w:ilvl w:val="0"/>
          <w:numId w:val="23"/>
        </w:numPr>
        <w:shd w:val="clear" w:color="auto" w:fill="auto"/>
        <w:tabs>
          <w:tab w:val="left" w:pos="620"/>
        </w:tabs>
        <w:spacing w:before="0" w:after="0" w:line="240" w:lineRule="auto"/>
        <w:ind w:firstLine="709"/>
        <w:jc w:val="both"/>
      </w:pPr>
      <w:r w:rsidRPr="00625855">
        <w:rPr>
          <w:sz w:val="24"/>
          <w:szCs w:val="24"/>
        </w:rPr>
        <w:t xml:space="preserve">сумма Поручительства - __________ (____________________) рублей, что составляет 5 (пять) % от цены настоящего договора, </w:t>
      </w:r>
    </w:p>
    <w:p w:rsidR="00262E54" w:rsidRPr="00625855" w:rsidRDefault="00262E54" w:rsidP="00625855">
      <w:pPr>
        <w:pStyle w:val="10"/>
        <w:numPr>
          <w:ilvl w:val="0"/>
          <w:numId w:val="23"/>
        </w:numPr>
        <w:shd w:val="clear" w:color="auto" w:fill="auto"/>
        <w:tabs>
          <w:tab w:val="left" w:pos="620"/>
        </w:tabs>
        <w:spacing w:before="0" w:after="0" w:line="240" w:lineRule="auto"/>
        <w:ind w:firstLine="709"/>
        <w:jc w:val="both"/>
        <w:rPr>
          <w:sz w:val="24"/>
          <w:szCs w:val="24"/>
        </w:rPr>
      </w:pPr>
      <w:r w:rsidRPr="00625855">
        <w:rPr>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625855">
        <w:rPr>
          <w:sz w:val="24"/>
          <w:szCs w:val="24"/>
          <w:lang w:val="en-US"/>
        </w:rPr>
        <w:t>Standard</w:t>
      </w:r>
      <w:r w:rsidRPr="00625855">
        <w:rPr>
          <w:sz w:val="24"/>
          <w:szCs w:val="24"/>
        </w:rPr>
        <w:t>&amp;</w:t>
      </w:r>
      <w:r w:rsidRPr="00625855">
        <w:rPr>
          <w:sz w:val="24"/>
          <w:szCs w:val="24"/>
          <w:lang w:val="en-US"/>
        </w:rPr>
        <w:t>Poor</w:t>
      </w:r>
      <w:r w:rsidRPr="00625855">
        <w:rPr>
          <w:sz w:val="24"/>
          <w:szCs w:val="24"/>
        </w:rPr>
        <w:t>’</w:t>
      </w:r>
      <w:r w:rsidRPr="00625855">
        <w:rPr>
          <w:sz w:val="24"/>
          <w:szCs w:val="24"/>
          <w:lang w:val="en-US"/>
        </w:rPr>
        <w:t>s</w:t>
      </w:r>
      <w:r w:rsidRPr="00625855">
        <w:rPr>
          <w:sz w:val="24"/>
          <w:szCs w:val="24"/>
        </w:rPr>
        <w:t xml:space="preserve"> (</w:t>
      </w:r>
      <w:hyperlink r:id="rId7" w:history="1">
        <w:r w:rsidRPr="00625855">
          <w:rPr>
            <w:rStyle w:val="Hyperlink"/>
            <w:sz w:val="24"/>
            <w:szCs w:val="24"/>
            <w:lang w:val="en-US"/>
          </w:rPr>
          <w:t>www</w:t>
        </w:r>
        <w:r w:rsidRPr="00625855">
          <w:rPr>
            <w:rStyle w:val="Hyperlink"/>
            <w:sz w:val="24"/>
            <w:szCs w:val="24"/>
          </w:rPr>
          <w:t>.</w:t>
        </w:r>
        <w:r w:rsidRPr="00625855">
          <w:rPr>
            <w:rStyle w:val="Hyperlink"/>
            <w:sz w:val="24"/>
            <w:szCs w:val="24"/>
            <w:lang w:val="en-US"/>
          </w:rPr>
          <w:t>standardandpoors</w:t>
        </w:r>
        <w:r w:rsidRPr="00625855">
          <w:rPr>
            <w:rStyle w:val="Hyperlink"/>
            <w:sz w:val="24"/>
            <w:szCs w:val="24"/>
          </w:rPr>
          <w:t>.</w:t>
        </w:r>
        <w:r w:rsidRPr="00625855">
          <w:rPr>
            <w:rStyle w:val="Hyperlink"/>
            <w:sz w:val="24"/>
            <w:szCs w:val="24"/>
            <w:lang w:val="en-US"/>
          </w:rPr>
          <w:t>com</w:t>
        </w:r>
      </w:hyperlink>
      <w:r w:rsidRPr="00625855">
        <w:rPr>
          <w:sz w:val="24"/>
          <w:szCs w:val="24"/>
        </w:rPr>
        <w:t xml:space="preserve">), </w:t>
      </w:r>
      <w:r w:rsidRPr="00625855">
        <w:rPr>
          <w:sz w:val="24"/>
          <w:szCs w:val="24"/>
          <w:lang w:val="en-US"/>
        </w:rPr>
        <w:t>Moody</w:t>
      </w:r>
      <w:r w:rsidRPr="00625855">
        <w:rPr>
          <w:sz w:val="24"/>
          <w:szCs w:val="24"/>
        </w:rPr>
        <w:t>’</w:t>
      </w:r>
      <w:r w:rsidRPr="00625855">
        <w:rPr>
          <w:sz w:val="24"/>
          <w:szCs w:val="24"/>
          <w:lang w:val="en-US"/>
        </w:rPr>
        <w:t>sInvestorsService</w:t>
      </w:r>
      <w:r w:rsidRPr="00625855">
        <w:rPr>
          <w:sz w:val="24"/>
          <w:szCs w:val="24"/>
        </w:rPr>
        <w:t xml:space="preserve">, </w:t>
      </w:r>
      <w:r w:rsidRPr="00625855">
        <w:rPr>
          <w:sz w:val="24"/>
          <w:szCs w:val="24"/>
          <w:lang w:val="en-US"/>
        </w:rPr>
        <w:t>Inc</w:t>
      </w:r>
      <w:r w:rsidRPr="00625855">
        <w:rPr>
          <w:sz w:val="24"/>
          <w:szCs w:val="24"/>
        </w:rPr>
        <w:t>. (</w:t>
      </w:r>
      <w:hyperlink r:id="rId8" w:history="1">
        <w:r w:rsidRPr="00625855">
          <w:rPr>
            <w:rStyle w:val="Hyperlink"/>
            <w:sz w:val="24"/>
            <w:szCs w:val="24"/>
            <w:lang w:val="en-US"/>
          </w:rPr>
          <w:t>www</w:t>
        </w:r>
        <w:r w:rsidRPr="00625855">
          <w:rPr>
            <w:rStyle w:val="Hyperlink"/>
            <w:sz w:val="24"/>
            <w:szCs w:val="24"/>
          </w:rPr>
          <w:t>.</w:t>
        </w:r>
        <w:r w:rsidRPr="00625855">
          <w:rPr>
            <w:rStyle w:val="Hyperlink"/>
            <w:sz w:val="24"/>
            <w:szCs w:val="24"/>
            <w:lang w:val="en-US"/>
          </w:rPr>
          <w:t>moodys</w:t>
        </w:r>
        <w:r w:rsidRPr="00625855">
          <w:rPr>
            <w:rStyle w:val="Hyperlink"/>
            <w:sz w:val="24"/>
            <w:szCs w:val="24"/>
          </w:rPr>
          <w:t>.</w:t>
        </w:r>
        <w:r w:rsidRPr="00625855">
          <w:rPr>
            <w:rStyle w:val="Hyperlink"/>
            <w:sz w:val="24"/>
            <w:szCs w:val="24"/>
            <w:lang w:val="en-US"/>
          </w:rPr>
          <w:t>com</w:t>
        </w:r>
      </w:hyperlink>
      <w:r w:rsidRPr="00625855">
        <w:rPr>
          <w:sz w:val="24"/>
          <w:szCs w:val="24"/>
        </w:rPr>
        <w:t xml:space="preserve">) или </w:t>
      </w:r>
      <w:r w:rsidRPr="00625855">
        <w:rPr>
          <w:sz w:val="24"/>
          <w:szCs w:val="24"/>
          <w:lang w:val="en-US"/>
        </w:rPr>
        <w:t>FitchRatingsLtd</w:t>
      </w:r>
      <w:r w:rsidRPr="00625855">
        <w:rPr>
          <w:sz w:val="24"/>
          <w:szCs w:val="24"/>
        </w:rPr>
        <w:t>. (</w:t>
      </w:r>
      <w:r w:rsidRPr="00625855">
        <w:rPr>
          <w:sz w:val="24"/>
          <w:szCs w:val="24"/>
          <w:lang w:val="en-US"/>
        </w:rPr>
        <w:t>www</w:t>
      </w:r>
      <w:r w:rsidRPr="00625855">
        <w:rPr>
          <w:sz w:val="24"/>
          <w:szCs w:val="24"/>
        </w:rPr>
        <w:t>.</w:t>
      </w:r>
      <w:r w:rsidRPr="00625855">
        <w:rPr>
          <w:sz w:val="24"/>
          <w:szCs w:val="24"/>
          <w:lang w:val="en-US"/>
        </w:rPr>
        <w:t>fitchratings</w:t>
      </w:r>
      <w:r w:rsidRPr="00625855">
        <w:rPr>
          <w:sz w:val="24"/>
          <w:szCs w:val="24"/>
        </w:rPr>
        <w:t>.</w:t>
      </w:r>
      <w:r w:rsidRPr="00625855">
        <w:rPr>
          <w:sz w:val="24"/>
          <w:szCs w:val="24"/>
          <w:lang w:val="en-US"/>
        </w:rPr>
        <w:t>com</w:t>
      </w:r>
      <w:r w:rsidRPr="00625855">
        <w:rPr>
          <w:sz w:val="24"/>
          <w:szCs w:val="24"/>
        </w:rPr>
        <w:t xml:space="preserve">) на уровне не ниже «ВВВ» по шкале </w:t>
      </w:r>
      <w:r w:rsidRPr="00625855">
        <w:rPr>
          <w:sz w:val="24"/>
          <w:szCs w:val="24"/>
          <w:lang w:val="en-US"/>
        </w:rPr>
        <w:t>Standard</w:t>
      </w:r>
      <w:r w:rsidRPr="00625855">
        <w:rPr>
          <w:sz w:val="24"/>
          <w:szCs w:val="24"/>
        </w:rPr>
        <w:t>&amp;</w:t>
      </w:r>
      <w:r w:rsidRPr="00625855">
        <w:rPr>
          <w:sz w:val="24"/>
          <w:szCs w:val="24"/>
          <w:lang w:val="en-US"/>
        </w:rPr>
        <w:t>Poor</w:t>
      </w:r>
      <w:r w:rsidRPr="00625855">
        <w:rPr>
          <w:sz w:val="24"/>
          <w:szCs w:val="24"/>
        </w:rPr>
        <w:t>’</w:t>
      </w:r>
      <w:r w:rsidRPr="00625855">
        <w:rPr>
          <w:sz w:val="24"/>
          <w:szCs w:val="24"/>
          <w:lang w:val="en-US"/>
        </w:rPr>
        <w:t>s</w:t>
      </w:r>
      <w:r w:rsidRPr="00625855">
        <w:rPr>
          <w:sz w:val="24"/>
          <w:szCs w:val="24"/>
        </w:rPr>
        <w:t xml:space="preserve"> и </w:t>
      </w:r>
      <w:r w:rsidRPr="00625855">
        <w:rPr>
          <w:sz w:val="24"/>
          <w:szCs w:val="24"/>
          <w:lang w:val="en-US"/>
        </w:rPr>
        <w:t>FitchRatingsLtd</w:t>
      </w:r>
      <w:r w:rsidRPr="00625855">
        <w:rPr>
          <w:sz w:val="24"/>
          <w:szCs w:val="24"/>
        </w:rPr>
        <w:t xml:space="preserve">. или не ниже «Ваа2» по шкале </w:t>
      </w:r>
      <w:r w:rsidRPr="00625855">
        <w:rPr>
          <w:sz w:val="24"/>
          <w:szCs w:val="24"/>
          <w:lang w:val="en-US"/>
        </w:rPr>
        <w:t>Moody</w:t>
      </w:r>
      <w:r w:rsidRPr="00625855">
        <w:rPr>
          <w:sz w:val="24"/>
          <w:szCs w:val="24"/>
        </w:rPr>
        <w:t>’</w:t>
      </w:r>
      <w:r w:rsidRPr="00625855">
        <w:rPr>
          <w:sz w:val="24"/>
          <w:szCs w:val="24"/>
          <w:lang w:val="en-US"/>
        </w:rPr>
        <w:t>sInvestorsService</w:t>
      </w:r>
      <w:r w:rsidRPr="00625855">
        <w:rPr>
          <w:sz w:val="24"/>
          <w:szCs w:val="24"/>
        </w:rPr>
        <w:t xml:space="preserve">, </w:t>
      </w:r>
      <w:r w:rsidRPr="00625855">
        <w:rPr>
          <w:sz w:val="24"/>
          <w:szCs w:val="24"/>
          <w:lang w:val="en-US"/>
        </w:rPr>
        <w:t>Inc</w:t>
      </w:r>
      <w:r w:rsidRPr="00625855">
        <w:rPr>
          <w:sz w:val="24"/>
          <w:szCs w:val="24"/>
        </w:rPr>
        <w:t>. Указанные рейтинги должны быть действительными и не должны находиться в состоянии «отозван» или «приостановлен».</w:t>
      </w:r>
    </w:p>
    <w:p w:rsidR="00262E54" w:rsidRPr="00625855" w:rsidRDefault="00262E54" w:rsidP="00625855">
      <w:pPr>
        <w:ind w:firstLine="709"/>
        <w:jc w:val="both"/>
      </w:pPr>
      <w:r w:rsidRPr="00625855">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62E54" w:rsidRPr="00625855" w:rsidRDefault="00262E54" w:rsidP="00625855">
      <w:pPr>
        <w:ind w:firstLine="709"/>
        <w:jc w:val="both"/>
      </w:pPr>
      <w:r w:rsidRPr="00625855">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62E54" w:rsidRPr="00625855" w:rsidRDefault="00262E54" w:rsidP="00625855">
      <w:pPr>
        <w:pStyle w:val="BodyText2"/>
        <w:spacing w:after="0" w:line="240" w:lineRule="auto"/>
        <w:jc w:val="both"/>
      </w:pPr>
      <w:r w:rsidRPr="00625855">
        <w:t xml:space="preserve">- Поручительства, выданные </w:t>
      </w:r>
      <w:r w:rsidRPr="00625855">
        <w:rPr>
          <w:b/>
        </w:rPr>
        <w:t>Поставщику</w:t>
      </w:r>
      <w:r w:rsidRPr="00625855">
        <w:t xml:space="preserve"> в качестве меры обеспечения настоящего договора или заявки, не соответствующие вышеназванным требованиям, </w:t>
      </w:r>
      <w:r w:rsidRPr="00625855">
        <w:rPr>
          <w:b/>
        </w:rPr>
        <w:t>Покупателем</w:t>
      </w:r>
      <w:r w:rsidRPr="00625855">
        <w:t xml:space="preserve"> не принимаются, не могут считаться надлежащим исполнением со стороны </w:t>
      </w:r>
      <w:r w:rsidRPr="00625855">
        <w:rPr>
          <w:b/>
        </w:rPr>
        <w:t>Поставщика</w:t>
      </w:r>
      <w:r w:rsidRPr="00625855">
        <w:t xml:space="preserve"> и подлежат возврату лицу, их предоставившим. В случае возврата поручительства по основаниям, указанным в настоящем пункте, </w:t>
      </w:r>
      <w:r w:rsidRPr="00625855">
        <w:rPr>
          <w:b/>
        </w:rPr>
        <w:t>Поставщик</w:t>
      </w:r>
      <w:r w:rsidRPr="00625855">
        <w:t xml:space="preserve"> обязан заменить его на надлежащее в течение 5 (пяти) рабочих дней с момента получения соответствующего уведомления от </w:t>
      </w:r>
      <w:r w:rsidRPr="00625855">
        <w:rPr>
          <w:b/>
        </w:rPr>
        <w:t>Покупателя</w:t>
      </w:r>
      <w:r w:rsidRPr="00625855">
        <w:t xml:space="preserve">. </w:t>
      </w:r>
    </w:p>
    <w:p w:rsidR="00262E54" w:rsidRPr="00625855" w:rsidRDefault="00262E54" w:rsidP="00625855">
      <w:pPr>
        <w:jc w:val="both"/>
        <w:rPr>
          <w:bCs/>
        </w:rPr>
      </w:pPr>
      <w:r w:rsidRPr="00625855">
        <w:t xml:space="preserve">4.3.3. Способ обеспечения исполнения настоящего </w:t>
      </w:r>
      <w:r w:rsidRPr="00625855">
        <w:rPr>
          <w:bCs/>
        </w:rPr>
        <w:t xml:space="preserve">Договора </w:t>
      </w:r>
      <w:r w:rsidRPr="00625855">
        <w:t xml:space="preserve">из перечисленных в пункте  4.3.2 способов </w:t>
      </w:r>
      <w:r w:rsidRPr="00625855">
        <w:rPr>
          <w:color w:val="000000"/>
        </w:rPr>
        <w:t xml:space="preserve">определен </w:t>
      </w:r>
      <w:r w:rsidRPr="00625855">
        <w:rPr>
          <w:bCs/>
        </w:rPr>
        <w:t>Поставщиком.</w:t>
      </w:r>
    </w:p>
    <w:p w:rsidR="00262E54" w:rsidRPr="00625855" w:rsidRDefault="00262E54" w:rsidP="00625855">
      <w:pPr>
        <w:spacing w:after="120"/>
        <w:jc w:val="both"/>
      </w:pPr>
      <w:r w:rsidRPr="00625855">
        <w:t xml:space="preserve">4.3.4. В случае если </w:t>
      </w:r>
      <w:r w:rsidRPr="00625855">
        <w:rPr>
          <w:b/>
          <w:bCs/>
        </w:rPr>
        <w:t xml:space="preserve">Поставщиком </w:t>
      </w:r>
      <w:r w:rsidRPr="00625855">
        <w:t xml:space="preserve">в качестве обеспечения исполнения настоящего договора был предоставлен обеспечительный платеж, то после полного и надлежащего исполнения </w:t>
      </w:r>
      <w:r w:rsidRPr="00625855">
        <w:rPr>
          <w:b/>
          <w:bCs/>
        </w:rPr>
        <w:t xml:space="preserve">Поставщиком </w:t>
      </w:r>
      <w:r w:rsidRPr="00625855">
        <w:t xml:space="preserve">своих обязательств по настоящему договору, </w:t>
      </w:r>
      <w:r w:rsidRPr="00625855">
        <w:rPr>
          <w:b/>
          <w:bCs/>
        </w:rPr>
        <w:t xml:space="preserve">Покупатель </w:t>
      </w:r>
      <w:r w:rsidRPr="00625855">
        <w:t xml:space="preserve">обязуется в течение 60 (Шестидесяти) дней с момента подписания полномочными представителями обеих </w:t>
      </w:r>
      <w:r w:rsidRPr="00625855">
        <w:rPr>
          <w:b/>
          <w:bCs/>
        </w:rPr>
        <w:t xml:space="preserve">Сторон </w:t>
      </w:r>
      <w:r w:rsidRPr="00625855">
        <w:t xml:space="preserve">документов, подтверждающих факт поставки </w:t>
      </w:r>
      <w:r w:rsidRPr="00625855">
        <w:rPr>
          <w:b/>
          <w:bCs/>
        </w:rPr>
        <w:t xml:space="preserve">Поставщиком </w:t>
      </w:r>
      <w:r w:rsidRPr="00625855">
        <w:t xml:space="preserve">всего количества продукции в соответствии со Спецификацией (Приложение №1 к Договору), вернуть </w:t>
      </w:r>
      <w:r w:rsidRPr="00625855">
        <w:rPr>
          <w:b/>
          <w:bCs/>
        </w:rPr>
        <w:t xml:space="preserve">Поставщику </w:t>
      </w:r>
      <w:r w:rsidRPr="00625855">
        <w:t>ранее представленный им обеспечительный платеж в размере, определенном в настоящем пункте 4.3.2. настоящего договора. В случае принятия решения о дополнительном объеме согласно п.1.7. Поставщик предоставит Покупателю новый обеспечительный платеж в размере 5% от суммы дополнительного  объема в качестве обеспечения исполнения Договора.</w:t>
      </w:r>
    </w:p>
    <w:p w:rsidR="00262E54" w:rsidRPr="00625855" w:rsidRDefault="00262E54" w:rsidP="00625855">
      <w:pPr>
        <w:numPr>
          <w:ilvl w:val="0"/>
          <w:numId w:val="15"/>
        </w:numPr>
        <w:ind w:firstLine="709"/>
        <w:jc w:val="both"/>
      </w:pPr>
      <w:r w:rsidRPr="00625855">
        <w:t xml:space="preserve">В случае неисполнения или ненадлежащего исполнения </w:t>
      </w:r>
      <w:r w:rsidRPr="00625855">
        <w:rPr>
          <w:b/>
          <w:bCs/>
        </w:rPr>
        <w:t xml:space="preserve">Поставщиком </w:t>
      </w:r>
      <w:r w:rsidRPr="00625855">
        <w:t xml:space="preserve">своих обязательств по настоящему Договору, обеспечительный платеж возвращается </w:t>
      </w:r>
      <w:r w:rsidRPr="00625855">
        <w:rPr>
          <w:b/>
          <w:bCs/>
        </w:rPr>
        <w:t xml:space="preserve">Поставщику </w:t>
      </w:r>
      <w:r w:rsidRPr="00625855">
        <w:t xml:space="preserve">за вычетом денежной суммы, исчисленной </w:t>
      </w:r>
      <w:r w:rsidRPr="00625855">
        <w:rPr>
          <w:b/>
          <w:bCs/>
        </w:rPr>
        <w:t>Покупателем</w:t>
      </w:r>
      <w:r w:rsidRPr="00625855">
        <w:t xml:space="preserve"> в связи с неисполнением или ненадлежащим исполнением </w:t>
      </w:r>
      <w:r w:rsidRPr="00625855">
        <w:rPr>
          <w:b/>
          <w:bCs/>
        </w:rPr>
        <w:t xml:space="preserve">Поставщиком </w:t>
      </w:r>
      <w:r w:rsidRPr="00625855">
        <w:t>своих обязательств по настоящему договору.</w:t>
      </w:r>
    </w:p>
    <w:p w:rsidR="00262E54" w:rsidRPr="00B5345C" w:rsidRDefault="00262E54" w:rsidP="00A730E3">
      <w:pPr>
        <w:tabs>
          <w:tab w:val="num" w:pos="1713"/>
        </w:tabs>
        <w:jc w:val="both"/>
      </w:pPr>
      <w:r>
        <w:t xml:space="preserve">4.3.5. </w:t>
      </w:r>
      <w:r w:rsidRPr="00B5345C">
        <w:t xml:space="preserve">Оплата продукции производится платежным поручением (в т.ч. в электронном виде с использованием электронно-цифровой подписи) в течение </w:t>
      </w:r>
      <w:r>
        <w:t>3</w:t>
      </w:r>
      <w:r w:rsidRPr="00B5345C">
        <w:t>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непредоставлении Поставщиком указанных документов Покупатель вправе приостановить  испол</w:t>
      </w:r>
      <w:r>
        <w:t>нение  обязательства по оплате.</w:t>
      </w:r>
    </w:p>
    <w:p w:rsidR="00262E54" w:rsidRPr="00B5345C" w:rsidRDefault="00262E54" w:rsidP="0042734F">
      <w:pPr>
        <w:pStyle w:val="BodyText2"/>
        <w:numPr>
          <w:ilvl w:val="1"/>
          <w:numId w:val="12"/>
        </w:numPr>
        <w:spacing w:after="0" w:line="240" w:lineRule="auto"/>
        <w:ind w:left="0" w:firstLine="0"/>
        <w:jc w:val="both"/>
      </w:pPr>
      <w:r w:rsidRPr="00B5345C">
        <w:t>Если сумма платежа превышает стоимость фактически поставленной продукции, разница в стоимости возвращается Покупателю в течение 3</w:t>
      </w:r>
      <w:r>
        <w:t>-х</w:t>
      </w:r>
      <w:r w:rsidRPr="00B5345C">
        <w:t xml:space="preserve"> банковских дней с даты получения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262E54" w:rsidRPr="00B5345C" w:rsidRDefault="00262E54" w:rsidP="0042734F">
      <w:pPr>
        <w:pStyle w:val="BodyText2"/>
        <w:numPr>
          <w:ilvl w:val="1"/>
          <w:numId w:val="12"/>
        </w:numPr>
        <w:spacing w:after="0" w:line="240" w:lineRule="auto"/>
        <w:ind w:left="0" w:firstLine="0"/>
        <w:jc w:val="both"/>
      </w:pPr>
      <w:r w:rsidRPr="00B5345C">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262E54" w:rsidRPr="00B5345C" w:rsidRDefault="00262E54" w:rsidP="0042734F">
      <w:pPr>
        <w:pStyle w:val="BodyText2"/>
        <w:numPr>
          <w:ilvl w:val="1"/>
          <w:numId w:val="12"/>
        </w:numPr>
        <w:spacing w:after="0" w:line="240" w:lineRule="auto"/>
        <w:ind w:left="0" w:firstLine="0"/>
        <w:jc w:val="both"/>
      </w:pPr>
      <w:r w:rsidRPr="00B5345C">
        <w:t xml:space="preserve">В платежном поручении об оплате должны быть указаны: номер </w:t>
      </w:r>
      <w:r>
        <w:t>Д</w:t>
      </w:r>
      <w:r w:rsidRPr="00B5345C">
        <w:t xml:space="preserve">оговора, номер </w:t>
      </w:r>
      <w:r>
        <w:t>Заявки</w:t>
      </w:r>
      <w:r w:rsidRPr="00B5345C">
        <w:t>, полное наименование Покупателя (плательщика).</w:t>
      </w:r>
    </w:p>
    <w:p w:rsidR="00262E54" w:rsidRPr="00B5345C" w:rsidRDefault="00262E54" w:rsidP="0042734F">
      <w:pPr>
        <w:pStyle w:val="BodyText2"/>
        <w:numPr>
          <w:ilvl w:val="1"/>
          <w:numId w:val="12"/>
        </w:numPr>
        <w:spacing w:after="0" w:line="240" w:lineRule="auto"/>
        <w:ind w:left="0" w:firstLine="0"/>
        <w:jc w:val="both"/>
      </w:pPr>
      <w:r w:rsidRPr="00B5345C">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t>Д</w:t>
      </w:r>
      <w:r w:rsidRPr="00B5345C">
        <w:t xml:space="preserve">оговора, номер </w:t>
      </w:r>
      <w:r>
        <w:t>Заявки</w:t>
      </w:r>
      <w:r w:rsidRPr="00B5345C">
        <w:t xml:space="preserve">. </w:t>
      </w:r>
    </w:p>
    <w:p w:rsidR="00262E54" w:rsidRPr="00B5345C" w:rsidRDefault="00262E54" w:rsidP="0042734F">
      <w:pPr>
        <w:pStyle w:val="BodyText2"/>
        <w:numPr>
          <w:ilvl w:val="1"/>
          <w:numId w:val="12"/>
        </w:numPr>
        <w:spacing w:after="0" w:line="240" w:lineRule="auto"/>
        <w:ind w:left="0" w:firstLine="0"/>
        <w:jc w:val="both"/>
      </w:pPr>
      <w:r w:rsidRPr="00B5345C">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t>Д</w:t>
      </w:r>
      <w:r w:rsidRPr="00B5345C">
        <w:t xml:space="preserve">оговора, составленные на последнее число месяца прошедшего квартала в 2-х экземплярах. </w:t>
      </w:r>
    </w:p>
    <w:p w:rsidR="00262E54" w:rsidRPr="00B5345C" w:rsidRDefault="00262E54" w:rsidP="00216C53">
      <w:pPr>
        <w:pStyle w:val="BodyText2"/>
        <w:spacing w:after="0" w:line="240" w:lineRule="auto"/>
        <w:ind w:firstLine="709"/>
        <w:jc w:val="both"/>
      </w:pPr>
      <w:r w:rsidRPr="00B5345C">
        <w:t>Покупатель в течени</w:t>
      </w:r>
      <w:r>
        <w:t>е</w:t>
      </w:r>
      <w:r w:rsidRPr="00B5345C">
        <w:t xml:space="preserve">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262E54" w:rsidRPr="00B5345C" w:rsidRDefault="00262E54" w:rsidP="0042734F">
      <w:pPr>
        <w:pStyle w:val="BodyText2"/>
        <w:numPr>
          <w:ilvl w:val="1"/>
          <w:numId w:val="12"/>
        </w:numPr>
        <w:spacing w:after="0" w:line="240" w:lineRule="auto"/>
        <w:ind w:left="0" w:firstLine="0"/>
        <w:jc w:val="both"/>
      </w:pPr>
      <w:r>
        <w:t xml:space="preserve">В случае если для одной из Сторон </w:t>
      </w:r>
      <w:r w:rsidRPr="00B5345C">
        <w:t xml:space="preserve">имеется необходимость  проведения дополнительной сверки взаимных расчетов, акты сверки составляются заинтересованной в подтверждении взаиморасчетов </w:t>
      </w:r>
      <w:r>
        <w:t>С</w:t>
      </w:r>
      <w:r w:rsidRPr="00B5345C">
        <w:t xml:space="preserve">тороной в срок до 20 (двадцатого) числа месяца, следующего за отчетным месяцем, при этом другая </w:t>
      </w:r>
      <w:r>
        <w:t>С</w:t>
      </w:r>
      <w:r w:rsidRPr="00B5345C">
        <w:t>торона обязана в течение 5 (пяти) календарных дней с момента получения Акта, при отсутствии замечаний подписать Акт, скрепить печатью и предоставить Покупателю.</w:t>
      </w:r>
    </w:p>
    <w:p w:rsidR="00262E54" w:rsidRDefault="00262E54" w:rsidP="00C16D1B">
      <w:pPr>
        <w:pStyle w:val="BodyText2"/>
        <w:spacing w:after="0" w:line="240" w:lineRule="auto"/>
        <w:jc w:val="both"/>
      </w:pPr>
    </w:p>
    <w:p w:rsidR="00262E54" w:rsidRPr="00B5345C" w:rsidRDefault="00262E54" w:rsidP="00C16D1B">
      <w:pPr>
        <w:pStyle w:val="BodyText2"/>
        <w:spacing w:after="0" w:line="240" w:lineRule="auto"/>
        <w:jc w:val="both"/>
      </w:pPr>
    </w:p>
    <w:p w:rsidR="00262E54" w:rsidRPr="00B5345C" w:rsidRDefault="00262E54" w:rsidP="0042734F">
      <w:pPr>
        <w:pStyle w:val="BodyText2"/>
        <w:numPr>
          <w:ilvl w:val="0"/>
          <w:numId w:val="12"/>
        </w:numPr>
        <w:spacing w:after="0" w:line="240" w:lineRule="auto"/>
        <w:ind w:left="0" w:firstLine="0"/>
        <w:jc w:val="center"/>
        <w:rPr>
          <w:b/>
        </w:rPr>
      </w:pPr>
      <w:r w:rsidRPr="00B5345C">
        <w:rPr>
          <w:b/>
        </w:rPr>
        <w:t>ИМУЩЕСТВЕННАЯ ОТВЕТСТВЕННОСТЬ</w:t>
      </w:r>
    </w:p>
    <w:p w:rsidR="00262E54" w:rsidRPr="00B5345C" w:rsidRDefault="00262E54" w:rsidP="00F37AA7">
      <w:pPr>
        <w:pStyle w:val="BodyText2"/>
        <w:numPr>
          <w:ilvl w:val="1"/>
          <w:numId w:val="13"/>
        </w:numPr>
        <w:spacing w:after="0" w:line="240" w:lineRule="auto"/>
        <w:ind w:left="0" w:firstLine="0"/>
        <w:jc w:val="both"/>
      </w:pPr>
      <w:r>
        <w:t xml:space="preserve"> </w:t>
      </w:r>
      <w:r w:rsidRPr="00B5345C">
        <w:t xml:space="preserve">За неисполнение или ненадлежащее исполнение обязательств по настоящему </w:t>
      </w:r>
      <w:r>
        <w:t>Д</w:t>
      </w:r>
      <w:r w:rsidRPr="00B5345C">
        <w:t xml:space="preserve">оговору </w:t>
      </w:r>
      <w:r>
        <w:t>С</w:t>
      </w:r>
      <w:r w:rsidRPr="00B5345C">
        <w:t>тороны несут ответственность в соответствии с действующим законодательством Российской Федерации.</w:t>
      </w:r>
    </w:p>
    <w:p w:rsidR="00262E54" w:rsidRPr="00B5345C" w:rsidRDefault="00262E54" w:rsidP="00F37AA7">
      <w:pPr>
        <w:pStyle w:val="BodyText2"/>
        <w:numPr>
          <w:ilvl w:val="1"/>
          <w:numId w:val="13"/>
        </w:numPr>
        <w:spacing w:after="0" w:line="240" w:lineRule="auto"/>
        <w:ind w:left="0" w:firstLine="0"/>
        <w:jc w:val="both"/>
      </w:pPr>
      <w:r w:rsidRPr="00B5345C">
        <w:t>За нарушение сроков оплаты продукции, отгруженной на условиях последующей оплаты, Покупатель уплачивает неустойку в размере 0,04% от суммы неоплаченной в срок продукции за каждый день просрочки, но не более 5% от неоплаченной суммы.</w:t>
      </w:r>
    </w:p>
    <w:p w:rsidR="00262E54" w:rsidRDefault="00262E54" w:rsidP="00F37AA7">
      <w:pPr>
        <w:pStyle w:val="BodyText2"/>
        <w:numPr>
          <w:ilvl w:val="1"/>
          <w:numId w:val="13"/>
        </w:numPr>
        <w:tabs>
          <w:tab w:val="num" w:pos="709"/>
          <w:tab w:val="left" w:pos="9639"/>
        </w:tabs>
        <w:spacing w:after="0" w:line="240" w:lineRule="auto"/>
        <w:ind w:left="0" w:firstLine="0"/>
        <w:jc w:val="both"/>
      </w:pPr>
      <w:r w:rsidRPr="00B5345C">
        <w:t>За нарушение сроков поставки, сроков замены некачестве</w:t>
      </w:r>
      <w:r>
        <w:t xml:space="preserve">нной (некомплектной) продукции </w:t>
      </w:r>
      <w:r w:rsidRPr="00B5345C">
        <w:t>Поставщик уплачивает неустойку в размере 0,</w:t>
      </w:r>
      <w:r>
        <w:t>04</w:t>
      </w:r>
      <w:r w:rsidRPr="00B5345C">
        <w:t xml:space="preserve">% от стоимости непоставленной в срок продукции за каждый </w:t>
      </w:r>
      <w:r>
        <w:t>д</w:t>
      </w:r>
      <w:r w:rsidRPr="00B5345C">
        <w:t>ень просрочки неоплаченной суммы.</w:t>
      </w:r>
    </w:p>
    <w:p w:rsidR="00262E54" w:rsidRPr="00625855" w:rsidRDefault="00262E54" w:rsidP="00625855">
      <w:pPr>
        <w:pStyle w:val="ListParagraph"/>
        <w:numPr>
          <w:ilvl w:val="1"/>
          <w:numId w:val="13"/>
        </w:numPr>
        <w:ind w:left="0" w:firstLine="0"/>
        <w:jc w:val="both"/>
      </w:pPr>
      <w:r w:rsidRPr="00625855">
        <w:t xml:space="preserve">В случае некачественной (некомплектной) 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установленный в п. 2.7. настоящего Договора, некачественную (некомплектную, несоответствующую сортаменту) продукцию на продукцию надлежащего качества (комплектности, сортамента). В случае невыполнения Поставщиком обязательств, предусмотренных настоящим пунктом, Покупатель вправе без компенсации каких-либо расходов Поставщику, расторгнуть Договор в одностороннем порядке и предъявить в банк-гарант или поручителям требование об уплате денежной суммы по банковской гарантии или договору поручительства, с обязательным письменным уведомлением Поставщика. </w:t>
      </w:r>
      <w:r w:rsidRPr="00625855">
        <w:rPr>
          <w:b/>
          <w:i/>
        </w:rPr>
        <w:t>Или</w:t>
      </w:r>
      <w:r w:rsidRPr="00625855">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262E54" w:rsidRPr="00B5345C" w:rsidRDefault="00262E54" w:rsidP="00F37AA7">
      <w:pPr>
        <w:pStyle w:val="BodyText2"/>
        <w:numPr>
          <w:ilvl w:val="1"/>
          <w:numId w:val="13"/>
        </w:numPr>
        <w:spacing w:after="0" w:line="240" w:lineRule="auto"/>
        <w:ind w:left="0" w:firstLine="0"/>
        <w:jc w:val="both"/>
      </w:pPr>
      <w:r w:rsidRPr="004F1024">
        <w:t>За нарушение сроков предоставления или не предоставления документов, предусмотренных в настоящем Договоре, виновная Сторона уплачивает</w:t>
      </w:r>
      <w:r w:rsidRPr="00B5345C">
        <w:t xml:space="preserve"> другой Стороне штраф в размере 0,1% от стоимости продукции, к которой относятся</w:t>
      </w:r>
      <w:r>
        <w:t xml:space="preserve"> не предоставленные документы.</w:t>
      </w:r>
    </w:p>
    <w:p w:rsidR="00262E54" w:rsidRDefault="00262E54" w:rsidP="00F37AA7">
      <w:pPr>
        <w:pStyle w:val="BodyText2"/>
        <w:numPr>
          <w:ilvl w:val="1"/>
          <w:numId w:val="13"/>
        </w:numPr>
        <w:tabs>
          <w:tab w:val="left" w:pos="0"/>
        </w:tabs>
        <w:spacing w:after="0" w:line="240" w:lineRule="auto"/>
        <w:ind w:left="0" w:firstLine="0"/>
        <w:jc w:val="both"/>
      </w:pPr>
      <w:r w:rsidRPr="00B5345C">
        <w:t>За нарушение условий упаковки и маркировки продукции Поставщик уплачивает неустойку в размере 3% от стоимости продукц</w:t>
      </w:r>
      <w:r>
        <w:t>ии, поставленной с нарушениями.</w:t>
      </w:r>
    </w:p>
    <w:p w:rsidR="00262E54" w:rsidRPr="00625855" w:rsidRDefault="00262E54" w:rsidP="00625855">
      <w:pPr>
        <w:pStyle w:val="ListParagraph"/>
        <w:numPr>
          <w:ilvl w:val="1"/>
          <w:numId w:val="13"/>
        </w:numPr>
        <w:ind w:left="0" w:firstLine="0"/>
        <w:jc w:val="both"/>
      </w:pPr>
      <w:r w:rsidRPr="00625855">
        <w:t>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п.5.3 неустойке, без компенсации каких-либо расходов Поставщику, расторгнуть Договор в одностороннем порядке при просроченной более, чем на 30 календарных дней поставке продукции по любому размещенному заказу и предъявить в банк-гарант или поручителям требование об уплате денежной суммы по банковской гарантии или договору поручительства с обязательным письменным уведомлением Поставщика.</w:t>
      </w:r>
      <w:r w:rsidRPr="00625855">
        <w:rPr>
          <w:b/>
          <w:i/>
        </w:rPr>
        <w:t xml:space="preserve"> Или</w:t>
      </w:r>
      <w:r w:rsidRPr="00625855">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262E54" w:rsidRPr="00B5345C" w:rsidRDefault="00262E54" w:rsidP="00F37AA7">
      <w:pPr>
        <w:pStyle w:val="BodyText2"/>
        <w:numPr>
          <w:ilvl w:val="1"/>
          <w:numId w:val="13"/>
        </w:numPr>
        <w:spacing w:after="0" w:line="240" w:lineRule="auto"/>
        <w:ind w:left="0" w:firstLine="0"/>
        <w:jc w:val="both"/>
      </w:pPr>
      <w:r w:rsidRPr="00B5345C">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t>Д</w:t>
      </w:r>
      <w:r w:rsidRPr="00B5345C">
        <w:t>оговором.</w:t>
      </w:r>
    </w:p>
    <w:p w:rsidR="00262E54" w:rsidRPr="00B5345C" w:rsidRDefault="00262E54" w:rsidP="00C16D1B">
      <w:pPr>
        <w:pStyle w:val="BodyText2"/>
        <w:spacing w:after="0" w:line="240" w:lineRule="auto"/>
        <w:jc w:val="both"/>
      </w:pPr>
    </w:p>
    <w:p w:rsidR="00262E54" w:rsidRPr="00B5345C" w:rsidRDefault="00262E54" w:rsidP="00F37AA7">
      <w:pPr>
        <w:pStyle w:val="BodyText2"/>
        <w:numPr>
          <w:ilvl w:val="0"/>
          <w:numId w:val="13"/>
        </w:numPr>
        <w:spacing w:after="0" w:line="240" w:lineRule="auto"/>
        <w:ind w:left="0" w:firstLine="0"/>
        <w:jc w:val="center"/>
        <w:rPr>
          <w:b/>
        </w:rPr>
      </w:pPr>
      <w:r w:rsidRPr="00B5345C">
        <w:rPr>
          <w:b/>
        </w:rPr>
        <w:t>РАЗРЕШЕНИЕ СПОРОВ</w:t>
      </w:r>
    </w:p>
    <w:p w:rsidR="00262E54" w:rsidRPr="00B5345C" w:rsidRDefault="00262E54" w:rsidP="0005716F">
      <w:pPr>
        <w:pStyle w:val="BodyText2"/>
        <w:tabs>
          <w:tab w:val="left" w:pos="9639"/>
        </w:tabs>
        <w:spacing w:after="0" w:line="240" w:lineRule="auto"/>
        <w:ind w:right="142"/>
        <w:jc w:val="both"/>
      </w:pPr>
      <w:r w:rsidRPr="00B5345C">
        <w:t xml:space="preserve">6.1    </w:t>
      </w:r>
      <w:r>
        <w:t>Споры, возникающие между С</w:t>
      </w:r>
      <w:r w:rsidRPr="00B5345C">
        <w:t>торонам</w:t>
      </w:r>
      <w:r>
        <w:t>и в ходе исполнения настоящего Д</w:t>
      </w:r>
      <w:r w:rsidRPr="00B5345C">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t xml:space="preserve"> Споры, возникающие между С</w:t>
      </w:r>
      <w:r w:rsidRPr="00B5345C">
        <w:t xml:space="preserve">торонами в ходе исполнения настоящего </w:t>
      </w:r>
      <w:r>
        <w:t>Д</w:t>
      </w:r>
      <w:r w:rsidRPr="00B5345C">
        <w:t>оговора, также подлежат урегулированию путем альтернативного способа – третейский суд (для компаний, входящих в атомную отрасль).</w:t>
      </w:r>
    </w:p>
    <w:p w:rsidR="00262E54" w:rsidRDefault="00262E54" w:rsidP="00587597">
      <w:pPr>
        <w:pStyle w:val="BodyText2"/>
        <w:tabs>
          <w:tab w:val="left" w:pos="0"/>
        </w:tabs>
        <w:spacing w:after="0" w:line="240" w:lineRule="auto"/>
        <w:jc w:val="both"/>
      </w:pPr>
      <w:r w:rsidRPr="00B5345C">
        <w:t>6.2     Ответы на претензии направляются в 20-дневный срок с момента поступления претензии.</w:t>
      </w:r>
    </w:p>
    <w:p w:rsidR="00262E54" w:rsidRPr="00B5345C" w:rsidRDefault="00262E54" w:rsidP="00587597">
      <w:pPr>
        <w:pStyle w:val="BodyText2"/>
        <w:tabs>
          <w:tab w:val="left" w:pos="0"/>
        </w:tabs>
        <w:spacing w:after="0" w:line="240" w:lineRule="auto"/>
        <w:jc w:val="both"/>
      </w:pPr>
    </w:p>
    <w:p w:rsidR="00262E54" w:rsidRPr="00B5345C" w:rsidRDefault="00262E54" w:rsidP="00F37AA7">
      <w:pPr>
        <w:pStyle w:val="BodyText"/>
        <w:numPr>
          <w:ilvl w:val="0"/>
          <w:numId w:val="13"/>
        </w:numPr>
        <w:spacing w:after="0"/>
        <w:ind w:left="0" w:firstLine="0"/>
        <w:jc w:val="center"/>
        <w:rPr>
          <w:b/>
        </w:rPr>
      </w:pPr>
      <w:r w:rsidRPr="00B5345C">
        <w:rPr>
          <w:b/>
        </w:rPr>
        <w:t>СРОК ДЕЙСТВИЯ ДОГОВОРА</w:t>
      </w:r>
    </w:p>
    <w:p w:rsidR="00262E54" w:rsidRPr="00B5345C" w:rsidRDefault="00262E54" w:rsidP="00BA07CE">
      <w:pPr>
        <w:pStyle w:val="BodyText"/>
        <w:numPr>
          <w:ilvl w:val="1"/>
          <w:numId w:val="5"/>
        </w:numPr>
        <w:tabs>
          <w:tab w:val="num" w:pos="0"/>
        </w:tabs>
        <w:spacing w:after="0"/>
        <w:ind w:left="0" w:firstLine="0"/>
        <w:jc w:val="both"/>
      </w:pPr>
      <w:r w:rsidRPr="00B5345C">
        <w:t xml:space="preserve">Настоящий </w:t>
      </w:r>
      <w:r>
        <w:t>Д</w:t>
      </w:r>
      <w:r w:rsidRPr="00B5345C">
        <w:t>оговор оформлен в двух экземплярах, имеющих равную юридическую силу.</w:t>
      </w:r>
    </w:p>
    <w:p w:rsidR="00262E54" w:rsidRPr="00B5345C" w:rsidRDefault="00262E54" w:rsidP="00BA07CE">
      <w:pPr>
        <w:pStyle w:val="BodyText"/>
        <w:numPr>
          <w:ilvl w:val="1"/>
          <w:numId w:val="5"/>
        </w:numPr>
        <w:tabs>
          <w:tab w:val="num" w:pos="0"/>
        </w:tabs>
        <w:spacing w:after="0"/>
        <w:ind w:left="0" w:firstLine="0"/>
        <w:jc w:val="both"/>
      </w:pPr>
      <w:r w:rsidRPr="00B5345C">
        <w:t>Договор вступает в силу с момента подписани</w:t>
      </w:r>
      <w:r>
        <w:t>я его С</w:t>
      </w:r>
      <w:r w:rsidRPr="00B5345C">
        <w:t xml:space="preserve">торонами. Договор и другие документы, относящиеся к исполнению настоящего </w:t>
      </w:r>
      <w:r>
        <w:t>Д</w:t>
      </w:r>
      <w:r w:rsidRPr="00B5345C">
        <w:t xml:space="preserve">оговора, полученные посредством факсимильной связи и с обязательной </w:t>
      </w:r>
      <w:r>
        <w:t>отправкой оригиналов по почте             в 3-</w:t>
      </w:r>
      <w:r w:rsidRPr="00B5345C">
        <w:t>х</w:t>
      </w:r>
      <w:r>
        <w:t> </w:t>
      </w:r>
      <w:r w:rsidRPr="00B5345C">
        <w:t>дневный срок, имеют юридическую силу до получения оформленных оригиналов.</w:t>
      </w:r>
    </w:p>
    <w:p w:rsidR="00262E54" w:rsidRPr="00B5345C" w:rsidRDefault="00262E54" w:rsidP="00BA07CE">
      <w:pPr>
        <w:pStyle w:val="BodyText"/>
        <w:numPr>
          <w:ilvl w:val="1"/>
          <w:numId w:val="5"/>
        </w:numPr>
        <w:tabs>
          <w:tab w:val="num" w:pos="0"/>
        </w:tabs>
        <w:spacing w:after="0"/>
        <w:ind w:left="0" w:firstLine="0"/>
        <w:jc w:val="both"/>
      </w:pPr>
      <w:r w:rsidRPr="00B5345C">
        <w:t xml:space="preserve">Срок действия </w:t>
      </w:r>
      <w:r>
        <w:t>Д</w:t>
      </w:r>
      <w:r w:rsidRPr="00B5345C">
        <w:t xml:space="preserve">оговора: до полного </w:t>
      </w:r>
      <w:r>
        <w:t>исполнения С</w:t>
      </w:r>
      <w:r w:rsidRPr="00B5345C">
        <w:t xml:space="preserve">торонами своих обязательств по данному </w:t>
      </w:r>
      <w:r>
        <w:t>Д</w:t>
      </w:r>
      <w:r w:rsidRPr="00B5345C">
        <w:t xml:space="preserve">оговору. </w:t>
      </w:r>
    </w:p>
    <w:p w:rsidR="00262E54" w:rsidRDefault="00262E54" w:rsidP="00BA07CE">
      <w:pPr>
        <w:pStyle w:val="BodyText"/>
        <w:numPr>
          <w:ilvl w:val="1"/>
          <w:numId w:val="5"/>
        </w:numPr>
        <w:tabs>
          <w:tab w:val="num" w:pos="0"/>
        </w:tabs>
        <w:spacing w:after="0"/>
        <w:ind w:left="0" w:firstLine="0"/>
        <w:jc w:val="both"/>
      </w:pPr>
      <w:r w:rsidRPr="00B5345C">
        <w:t xml:space="preserve">Настоящий </w:t>
      </w:r>
      <w:r>
        <w:t>Д</w:t>
      </w:r>
      <w:r w:rsidRPr="00B5345C">
        <w:t>оговор, может быть рас</w:t>
      </w:r>
      <w:r>
        <w:t>торгнут досрочно по соглашению С</w:t>
      </w:r>
      <w:r w:rsidRPr="00B5345C">
        <w:t>торон либо по основаниям, предусмотренным действующим законодательством РФ</w:t>
      </w:r>
      <w:r>
        <w:t xml:space="preserve"> и настоящим Договором</w:t>
      </w:r>
      <w:r w:rsidRPr="00B5345C">
        <w:t>.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262E54" w:rsidRPr="00B5345C" w:rsidRDefault="00262E54" w:rsidP="005C7F66">
      <w:pPr>
        <w:pStyle w:val="BodyText"/>
        <w:spacing w:after="0"/>
        <w:jc w:val="both"/>
      </w:pPr>
    </w:p>
    <w:p w:rsidR="00262E54" w:rsidRPr="00B5345C" w:rsidRDefault="00262E54" w:rsidP="00BA07CE">
      <w:pPr>
        <w:pStyle w:val="BodyText"/>
        <w:numPr>
          <w:ilvl w:val="0"/>
          <w:numId w:val="5"/>
        </w:numPr>
        <w:tabs>
          <w:tab w:val="num" w:pos="0"/>
        </w:tabs>
        <w:spacing w:after="0"/>
        <w:ind w:left="0" w:firstLine="0"/>
        <w:jc w:val="center"/>
        <w:rPr>
          <w:b/>
        </w:rPr>
      </w:pPr>
      <w:r w:rsidRPr="00B5345C">
        <w:rPr>
          <w:b/>
        </w:rPr>
        <w:t>ФОРС-МАЖОРНЫЕ ОБСТОЯТЕЛЬСТВА</w:t>
      </w:r>
    </w:p>
    <w:p w:rsidR="00262E54" w:rsidRPr="00B5345C" w:rsidRDefault="00262E54" w:rsidP="00BA07CE">
      <w:pPr>
        <w:pStyle w:val="BodyText"/>
        <w:numPr>
          <w:ilvl w:val="1"/>
          <w:numId w:val="6"/>
        </w:numPr>
        <w:tabs>
          <w:tab w:val="num" w:pos="0"/>
        </w:tabs>
        <w:spacing w:after="0"/>
        <w:ind w:left="0" w:firstLine="0"/>
        <w:jc w:val="both"/>
      </w:pPr>
      <w:r w:rsidRPr="00B5345C">
        <w:t xml:space="preserve">Стороны освобождаются от ответственности за полное или частичное неисполнение обязательств по настоящему </w:t>
      </w:r>
      <w:r>
        <w:t>Д</w:t>
      </w:r>
      <w:r w:rsidRPr="00B5345C">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t>Д</w:t>
      </w:r>
      <w:r w:rsidRPr="00B5345C">
        <w:t>оговора и непосредственно повлияли на его исполнение.</w:t>
      </w:r>
    </w:p>
    <w:p w:rsidR="00262E54" w:rsidRDefault="00262E54" w:rsidP="00BA07CE">
      <w:pPr>
        <w:pStyle w:val="BodyText"/>
        <w:tabs>
          <w:tab w:val="num" w:pos="0"/>
        </w:tabs>
        <w:jc w:val="both"/>
      </w:pPr>
      <w:r w:rsidRPr="00B5345C">
        <w:t xml:space="preserve">При этом срок исполнения обязательств по </w:t>
      </w:r>
      <w:r>
        <w:t>Д</w:t>
      </w:r>
      <w:r w:rsidRPr="00B5345C">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262E54" w:rsidRPr="00B5345C" w:rsidRDefault="00262E54" w:rsidP="00BA07CE">
      <w:pPr>
        <w:pStyle w:val="BodyText"/>
        <w:tabs>
          <w:tab w:val="num" w:pos="0"/>
        </w:tabs>
        <w:jc w:val="both"/>
      </w:pPr>
    </w:p>
    <w:p w:rsidR="00262E54" w:rsidRPr="00B5345C" w:rsidRDefault="00262E54" w:rsidP="00BA07CE">
      <w:pPr>
        <w:pStyle w:val="BodyText"/>
        <w:numPr>
          <w:ilvl w:val="0"/>
          <w:numId w:val="6"/>
        </w:numPr>
        <w:tabs>
          <w:tab w:val="num" w:pos="0"/>
        </w:tabs>
        <w:spacing w:after="0"/>
        <w:ind w:left="0" w:firstLine="0"/>
        <w:jc w:val="center"/>
        <w:rPr>
          <w:b/>
        </w:rPr>
      </w:pPr>
      <w:r w:rsidRPr="00B5345C">
        <w:rPr>
          <w:b/>
        </w:rPr>
        <w:t>ПРОЧИЕ УСЛОВИЯ</w:t>
      </w:r>
    </w:p>
    <w:p w:rsidR="00262E54" w:rsidRPr="00B5345C" w:rsidRDefault="00262E54" w:rsidP="00BA07CE">
      <w:pPr>
        <w:pStyle w:val="BodyText"/>
        <w:numPr>
          <w:ilvl w:val="1"/>
          <w:numId w:val="6"/>
        </w:numPr>
        <w:tabs>
          <w:tab w:val="num" w:pos="0"/>
        </w:tabs>
        <w:spacing w:after="0"/>
        <w:ind w:left="0" w:firstLine="0"/>
        <w:jc w:val="both"/>
      </w:pPr>
      <w:r w:rsidRPr="00B5345C">
        <w:t>Поставщик обязан документально подтвердить внедрение и выполнение изготовителем продукции требований государственного стандарта РФ ГОСТ Р ИСО 9001-2008 «Системы менеджмента качества», а также предоставить копии соответствующих сертификатов, лицензий и разрешений.</w:t>
      </w:r>
    </w:p>
    <w:p w:rsidR="00262E54" w:rsidRPr="004F1024" w:rsidRDefault="00262E54" w:rsidP="00BA07CE">
      <w:pPr>
        <w:pStyle w:val="BodyText"/>
        <w:numPr>
          <w:ilvl w:val="1"/>
          <w:numId w:val="6"/>
        </w:numPr>
        <w:tabs>
          <w:tab w:val="num" w:pos="0"/>
        </w:tabs>
        <w:spacing w:after="0"/>
        <w:ind w:left="0" w:firstLine="0"/>
        <w:jc w:val="both"/>
      </w:pPr>
      <w:r w:rsidRPr="00B5345C">
        <w:t xml:space="preserve">Поставщик гарантирует, что продукция, поставленная по настоящему </w:t>
      </w:r>
      <w:r>
        <w:t>Д</w:t>
      </w:r>
      <w:r w:rsidRPr="00B5345C">
        <w:t xml:space="preserve">оговору,  не нарушает исключительных прав третьих лиц и принимает на себя обязанности по урегулированию </w:t>
      </w:r>
      <w:r w:rsidRPr="004F1024">
        <w:t>претензий, исков со Стороны третьих лиц в связи с нарушением исключительных прав на продукцию, поставленную по настоящему Договору, и компенсации Покупателю и /или его аффилированным лицам убытков, понесенных вследствие предъявления таких претензий, исков.</w:t>
      </w:r>
    </w:p>
    <w:p w:rsidR="00262E54" w:rsidRPr="00E927E4" w:rsidRDefault="00262E54" w:rsidP="00E927E4">
      <w:pPr>
        <w:pStyle w:val="ListParagraph"/>
        <w:numPr>
          <w:ilvl w:val="1"/>
          <w:numId w:val="6"/>
        </w:numPr>
        <w:ind w:left="0" w:firstLine="0"/>
        <w:jc w:val="both"/>
      </w:pPr>
      <w:r w:rsidRPr="00E927E4">
        <w:t xml:space="preserve">Поставщик обязуется поставить и передать в собственность Покупателя продукцию, изготовленную </w:t>
      </w:r>
      <w:r w:rsidRPr="00E927E4">
        <w:rPr>
          <w:b/>
        </w:rPr>
        <w:t xml:space="preserve">____________ </w:t>
      </w:r>
      <w:r w:rsidRPr="00E927E4">
        <w:t>(наименование завода-изготовителя). Привлечение Поставщиком к исполнению обязательств по изготовлению</w:t>
      </w:r>
      <w:r>
        <w:t>, а также доставке</w:t>
      </w:r>
      <w:r w:rsidRPr="00E927E4">
        <w:t xml:space="preserve"> продукции третьих лиц (субподрядчиков), не поименованных в настоящем пункте</w:t>
      </w:r>
      <w:r>
        <w:t>,</w:t>
      </w:r>
      <w:r w:rsidRPr="00E927E4">
        <w:t xml:space="preserve"> </w:t>
      </w:r>
      <w:r>
        <w:t>не допускается</w:t>
      </w:r>
      <w:r w:rsidRPr="00E927E4">
        <w:t xml:space="preserve">. Настоящее условие является существенным и в случае привлечения </w:t>
      </w:r>
      <w:r>
        <w:t>третьих лиц (</w:t>
      </w:r>
      <w:r w:rsidRPr="00E927E4">
        <w:t>субподрядчиков</w:t>
      </w:r>
      <w:r>
        <w:t>)</w:t>
      </w:r>
      <w:r w:rsidRPr="00E927E4">
        <w:t xml:space="preserve">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262E54" w:rsidRPr="004F1024" w:rsidRDefault="00262E54" w:rsidP="00BA07CE">
      <w:pPr>
        <w:pStyle w:val="ListParagraph"/>
        <w:numPr>
          <w:ilvl w:val="1"/>
          <w:numId w:val="6"/>
        </w:numPr>
        <w:ind w:left="0" w:firstLine="0"/>
        <w:jc w:val="both"/>
      </w:pPr>
      <w:r w:rsidRPr="004F1024">
        <w:t>В остальном, что не предусмотрено настоящим Договором, Стороны руководствуются действующим законодательством Российской Федерации.</w:t>
      </w:r>
    </w:p>
    <w:p w:rsidR="00262E54" w:rsidRPr="004F1024" w:rsidRDefault="00262E54" w:rsidP="00BA07CE">
      <w:pPr>
        <w:pStyle w:val="BodyText"/>
        <w:numPr>
          <w:ilvl w:val="1"/>
          <w:numId w:val="6"/>
        </w:numPr>
        <w:tabs>
          <w:tab w:val="num" w:pos="0"/>
        </w:tabs>
        <w:spacing w:after="0"/>
        <w:ind w:left="0" w:firstLine="0"/>
        <w:jc w:val="both"/>
      </w:pPr>
      <w:r w:rsidRPr="004F1024">
        <w:t>Все изменения и дополнения к настоящему Договору действительны лишь в том случае, если они подписаны уполномоченными представителями обеих Сторон и скреплены печатями. Внесенные в одностороннем порядке любой из Сторон в текст Договора или в приложение к нему исправления, изменения, дополнения считаются недействительными.</w:t>
      </w:r>
    </w:p>
    <w:p w:rsidR="00262E54" w:rsidRPr="004F1024" w:rsidRDefault="00262E54" w:rsidP="00BD359F">
      <w:pPr>
        <w:pStyle w:val="BodyText"/>
        <w:numPr>
          <w:ilvl w:val="1"/>
          <w:numId w:val="6"/>
        </w:numPr>
        <w:tabs>
          <w:tab w:val="num" w:pos="0"/>
        </w:tabs>
        <w:spacing w:after="0"/>
        <w:ind w:left="0" w:firstLine="0"/>
        <w:jc w:val="both"/>
      </w:pPr>
      <w:r w:rsidRPr="004F1024">
        <w:t xml:space="preserve">При изменении почтовых, банковских, отгрузочных и других реквизитов, Стороны обязаны в 10-дневный срок уведомить об этом друг друга. </w:t>
      </w:r>
    </w:p>
    <w:p w:rsidR="00262E54" w:rsidRPr="004F1024" w:rsidRDefault="00262E54" w:rsidP="00BD359F">
      <w:pPr>
        <w:jc w:val="both"/>
      </w:pPr>
      <w:r w:rsidRPr="004F1024">
        <w:t xml:space="preserve">9.7.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Госкорпорации «Росатом» и организаций Госкорпорации «Росатом» сроком на 2 года. </w:t>
      </w:r>
    </w:p>
    <w:p w:rsidR="00262E54" w:rsidRPr="004F1024" w:rsidRDefault="00262E54" w:rsidP="00BD359F">
      <w:pPr>
        <w:jc w:val="both"/>
      </w:pPr>
      <w:r w:rsidRPr="004F1024">
        <w:t xml:space="preserve">9.8.  Требования к банку-гаранту должны соответствовать приказу Госкорпорации «Росатом» от 22.08.2012 № 1/768-П «Об утверждении требований к поручителям и гарантам». </w:t>
      </w:r>
    </w:p>
    <w:p w:rsidR="00262E54" w:rsidRPr="004F1024" w:rsidRDefault="00262E54" w:rsidP="00BD359F">
      <w:pPr>
        <w:jc w:val="both"/>
      </w:pPr>
      <w:r w:rsidRPr="004F1024">
        <w:t xml:space="preserve">9.9.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262E54" w:rsidRPr="004F1024" w:rsidRDefault="00262E54" w:rsidP="00BD359F">
      <w:pPr>
        <w:jc w:val="both"/>
      </w:pPr>
      <w:r w:rsidRPr="004F1024">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262E54" w:rsidRPr="004F1024" w:rsidRDefault="00262E54" w:rsidP="00BD359F">
      <w:pPr>
        <w:jc w:val="both"/>
      </w:pPr>
      <w:r w:rsidRPr="004F1024">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262E54" w:rsidRPr="004F1024" w:rsidRDefault="00262E54" w:rsidP="00BD359F">
      <w:pPr>
        <w:jc w:val="both"/>
      </w:pPr>
      <w:r w:rsidRPr="004F1024">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62E54" w:rsidRPr="004F1024" w:rsidRDefault="00262E54" w:rsidP="00BD359F">
      <w:pPr>
        <w:jc w:val="both"/>
      </w:pPr>
      <w:r w:rsidRPr="004F1024">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262E54" w:rsidRPr="004F1024" w:rsidRDefault="00262E54" w:rsidP="00BD359F">
      <w:pPr>
        <w:jc w:val="both"/>
      </w:pPr>
      <w:r w:rsidRPr="004F1024">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262E54" w:rsidRPr="004F1024" w:rsidRDefault="00262E54" w:rsidP="00021287">
      <w:pPr>
        <w:jc w:val="both"/>
      </w:pPr>
      <w:r w:rsidRPr="004F1024">
        <w:t xml:space="preserve">9.10. В случае не представления </w:t>
      </w:r>
      <w:r w:rsidRPr="004F1024">
        <w:rPr>
          <w:bCs/>
        </w:rPr>
        <w:t>Поставщиком</w:t>
      </w:r>
      <w:r w:rsidRPr="004F1024">
        <w:t xml:space="preserve"> документов, указанных в п. 1.</w:t>
      </w:r>
      <w:r>
        <w:t>9</w:t>
      </w:r>
      <w:r w:rsidRPr="004F1024">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4F1024">
        <w:rPr>
          <w:bCs/>
        </w:rPr>
        <w:t>Поставщика</w:t>
      </w:r>
      <w:r w:rsidRPr="004F1024">
        <w:t xml:space="preserve">, </w:t>
      </w:r>
      <w:r w:rsidRPr="004F1024">
        <w:rPr>
          <w:bCs/>
        </w:rPr>
        <w:t xml:space="preserve">Покупатель </w:t>
      </w:r>
      <w:r w:rsidRPr="004F1024">
        <w:t>вправе в одностороннем внесудебном порядке расторгнуть настоящий Договор.</w:t>
      </w:r>
    </w:p>
    <w:p w:rsidR="00262E54" w:rsidRPr="00290A79" w:rsidRDefault="00262E54" w:rsidP="00E14573">
      <w:pPr>
        <w:pStyle w:val="Style4"/>
        <w:widowControl/>
        <w:spacing w:line="302" w:lineRule="exact"/>
        <w:jc w:val="both"/>
      </w:pPr>
      <w:r w:rsidRPr="004F1024">
        <w:t>9.11</w:t>
      </w:r>
      <w:r>
        <w:t>.</w:t>
      </w:r>
      <w:r w:rsidRPr="004F1024">
        <w:t xml:space="preserve"> </w:t>
      </w:r>
      <w:r w:rsidRPr="00290A79">
        <w:t>Неотъемлем</w:t>
      </w:r>
      <w:r>
        <w:t>ыми частями</w:t>
      </w:r>
      <w:r w:rsidRPr="00290A79">
        <w:t xml:space="preserve"> настоящего договора являются следующие приложения:</w:t>
      </w:r>
    </w:p>
    <w:p w:rsidR="00262E54" w:rsidRPr="00290A79" w:rsidRDefault="00262E54" w:rsidP="00E14573">
      <w:pPr>
        <w:pStyle w:val="Style4"/>
        <w:widowControl/>
        <w:spacing w:line="302" w:lineRule="exact"/>
        <w:ind w:firstLine="708"/>
        <w:jc w:val="both"/>
      </w:pPr>
      <w:r w:rsidRPr="00290A79">
        <w:t xml:space="preserve">- </w:t>
      </w:r>
      <w:r>
        <w:t>Спецификация № 1</w:t>
      </w:r>
      <w:r w:rsidRPr="00290A79">
        <w:t xml:space="preserve"> (Приложение №</w:t>
      </w:r>
      <w:r>
        <w:t xml:space="preserve"> </w:t>
      </w:r>
      <w:r w:rsidRPr="00290A79">
        <w:t>1);</w:t>
      </w:r>
    </w:p>
    <w:p w:rsidR="00262E54" w:rsidRDefault="00262E54" w:rsidP="00E14573">
      <w:pPr>
        <w:pStyle w:val="Style4"/>
        <w:widowControl/>
        <w:spacing w:line="302" w:lineRule="exact"/>
        <w:ind w:firstLine="708"/>
        <w:jc w:val="both"/>
      </w:pPr>
      <w:r w:rsidRPr="00290A79">
        <w:t xml:space="preserve">- </w:t>
      </w:r>
      <w:r>
        <w:t>Спецификация № 2 (Приложение № 2);</w:t>
      </w:r>
    </w:p>
    <w:p w:rsidR="00262E54" w:rsidRDefault="00262E54" w:rsidP="00E14573">
      <w:pPr>
        <w:pStyle w:val="Style4"/>
        <w:widowControl/>
        <w:spacing w:line="302" w:lineRule="exact"/>
        <w:ind w:firstLine="708"/>
        <w:jc w:val="both"/>
      </w:pPr>
      <w:r>
        <w:t>- Техническое задание (Приложение № 3).</w:t>
      </w:r>
    </w:p>
    <w:p w:rsidR="00262E54" w:rsidRPr="004F1024" w:rsidRDefault="00262E54" w:rsidP="00BD359F">
      <w:pPr>
        <w:jc w:val="both"/>
      </w:pPr>
    </w:p>
    <w:p w:rsidR="00262E54" w:rsidRPr="004F1024" w:rsidRDefault="00262E54" w:rsidP="00BA07CE">
      <w:pPr>
        <w:pStyle w:val="BodyText"/>
        <w:numPr>
          <w:ilvl w:val="0"/>
          <w:numId w:val="6"/>
        </w:numPr>
        <w:tabs>
          <w:tab w:val="num" w:pos="0"/>
        </w:tabs>
        <w:spacing w:after="0"/>
        <w:ind w:left="0" w:firstLine="0"/>
        <w:jc w:val="center"/>
        <w:rPr>
          <w:b/>
        </w:rPr>
      </w:pPr>
      <w:r w:rsidRPr="004F1024">
        <w:rPr>
          <w:b/>
        </w:rPr>
        <w:t>КОНФИДЕНЦИАЛЬНОСТЬ</w:t>
      </w:r>
    </w:p>
    <w:p w:rsidR="00262E54" w:rsidRPr="004F1024" w:rsidRDefault="00262E54" w:rsidP="00BA07CE">
      <w:pPr>
        <w:pStyle w:val="BodyText"/>
        <w:numPr>
          <w:ilvl w:val="1"/>
          <w:numId w:val="6"/>
        </w:numPr>
        <w:tabs>
          <w:tab w:val="num" w:pos="0"/>
        </w:tabs>
        <w:spacing w:after="0"/>
        <w:ind w:left="0" w:firstLine="0"/>
        <w:jc w:val="both"/>
      </w:pPr>
      <w:r w:rsidRPr="004F1024">
        <w:t xml:space="preserve">Условия настоящего Договора, переписка Сторон, касающаяся настоящего Договора, вся техническая, финансовая и другая информация, полученная в процессе исполнения Договора, являются конфиденциальной информацией и разглашению не подлежат. </w:t>
      </w:r>
    </w:p>
    <w:p w:rsidR="00262E54" w:rsidRPr="004F1024" w:rsidRDefault="00262E54" w:rsidP="00BA07CE">
      <w:pPr>
        <w:pStyle w:val="BodyText"/>
        <w:numPr>
          <w:ilvl w:val="1"/>
          <w:numId w:val="6"/>
        </w:numPr>
        <w:tabs>
          <w:tab w:val="num" w:pos="0"/>
        </w:tabs>
        <w:spacing w:after="0"/>
        <w:ind w:left="0" w:firstLine="0"/>
        <w:jc w:val="both"/>
      </w:pPr>
      <w:r w:rsidRPr="004F1024">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262E54" w:rsidRPr="004F1024" w:rsidRDefault="00262E54" w:rsidP="00BA07CE">
      <w:pPr>
        <w:pStyle w:val="BodyText"/>
        <w:numPr>
          <w:ilvl w:val="1"/>
          <w:numId w:val="6"/>
        </w:numPr>
        <w:tabs>
          <w:tab w:val="num" w:pos="0"/>
        </w:tabs>
        <w:spacing w:after="0"/>
        <w:ind w:left="0" w:firstLine="0"/>
        <w:jc w:val="both"/>
      </w:pPr>
      <w:r w:rsidRPr="004F1024">
        <w:t>Условия конфиденциальности в отношении настоящего Договора сохраняют свою силу после прекращения действия Договора.</w:t>
      </w:r>
    </w:p>
    <w:p w:rsidR="00262E54" w:rsidRPr="004F1024" w:rsidRDefault="00262E54" w:rsidP="00BA07CE">
      <w:pPr>
        <w:pStyle w:val="BodyText"/>
        <w:numPr>
          <w:ilvl w:val="1"/>
          <w:numId w:val="6"/>
        </w:numPr>
        <w:tabs>
          <w:tab w:val="num" w:pos="0"/>
        </w:tabs>
        <w:spacing w:after="0"/>
        <w:ind w:left="0" w:firstLine="0"/>
        <w:jc w:val="both"/>
      </w:pPr>
      <w:r w:rsidRPr="004F1024">
        <w:t>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Стороны.</w:t>
      </w:r>
    </w:p>
    <w:p w:rsidR="00262E54" w:rsidRPr="004F1024" w:rsidRDefault="00262E54" w:rsidP="00BA07CE">
      <w:pPr>
        <w:pStyle w:val="BodyText"/>
        <w:ind w:left="1410"/>
        <w:jc w:val="center"/>
        <w:rPr>
          <w:b/>
        </w:rPr>
      </w:pPr>
    </w:p>
    <w:p w:rsidR="00262E54" w:rsidRPr="004F1024" w:rsidRDefault="00262E54" w:rsidP="00BA07CE">
      <w:pPr>
        <w:pStyle w:val="BodyText"/>
        <w:numPr>
          <w:ilvl w:val="0"/>
          <w:numId w:val="6"/>
        </w:numPr>
        <w:spacing w:after="0"/>
        <w:ind w:left="0" w:firstLine="0"/>
        <w:jc w:val="center"/>
        <w:rPr>
          <w:b/>
        </w:rPr>
      </w:pPr>
      <w:r w:rsidRPr="004F1024">
        <w:rPr>
          <w:b/>
        </w:rPr>
        <w:t>ЮРИДИЧЕСКИЕ АДРЕСА СТОРОН</w:t>
      </w:r>
    </w:p>
    <w:p w:rsidR="00262E54" w:rsidRPr="004F1024" w:rsidRDefault="00262E54" w:rsidP="00587597">
      <w:pPr>
        <w:pStyle w:val="BodyText"/>
        <w:numPr>
          <w:ilvl w:val="1"/>
          <w:numId w:val="6"/>
        </w:numPr>
        <w:tabs>
          <w:tab w:val="left" w:pos="567"/>
        </w:tabs>
        <w:spacing w:after="0"/>
        <w:ind w:left="567" w:hanging="567"/>
        <w:jc w:val="both"/>
      </w:pPr>
      <w:r w:rsidRPr="004F1024">
        <w:t xml:space="preserve">   Поставщик:____________________________________________________________</w:t>
      </w:r>
    </w:p>
    <w:p w:rsidR="00262E54" w:rsidRPr="004F1024" w:rsidRDefault="00262E54" w:rsidP="00587597">
      <w:pPr>
        <w:pStyle w:val="BodyText"/>
        <w:tabs>
          <w:tab w:val="left" w:pos="709"/>
        </w:tabs>
        <w:ind w:left="709" w:hanging="142"/>
        <w:jc w:val="both"/>
      </w:pPr>
      <w:r w:rsidRPr="004F1024">
        <w:t xml:space="preserve">  ИНН__________ ОКПО_________ ОКОНХ_________ ОГРН___________    КПП______</w:t>
      </w:r>
    </w:p>
    <w:p w:rsidR="00262E54" w:rsidRPr="004F1024" w:rsidRDefault="00262E54" w:rsidP="006E12FB">
      <w:pPr>
        <w:pStyle w:val="BodyText"/>
        <w:tabs>
          <w:tab w:val="left" w:pos="567"/>
        </w:tabs>
      </w:pPr>
      <w:r w:rsidRPr="004F1024">
        <w:t xml:space="preserve">          </w:t>
      </w:r>
      <w:r w:rsidRPr="004F1024">
        <w:tab/>
        <w:t>Юридический адрес: ___________________________________________________</w:t>
      </w:r>
    </w:p>
    <w:p w:rsidR="00262E54" w:rsidRPr="004F1024" w:rsidRDefault="00262E54" w:rsidP="006E12FB">
      <w:pPr>
        <w:pStyle w:val="BodyText"/>
        <w:tabs>
          <w:tab w:val="left" w:pos="567"/>
        </w:tabs>
      </w:pPr>
      <w:r w:rsidRPr="004F1024">
        <w:t xml:space="preserve">           </w:t>
      </w:r>
      <w:r w:rsidRPr="004F1024">
        <w:tab/>
        <w:t>Почтовый адрес: ______________________________________________________</w:t>
      </w:r>
    </w:p>
    <w:p w:rsidR="00262E54" w:rsidRPr="004F1024" w:rsidRDefault="00262E54" w:rsidP="006E12FB">
      <w:pPr>
        <w:pStyle w:val="BodyText"/>
        <w:tabs>
          <w:tab w:val="left" w:pos="567"/>
        </w:tabs>
      </w:pPr>
      <w:r w:rsidRPr="004F1024">
        <w:t xml:space="preserve">            Р/сч. _________________________________________________________________</w:t>
      </w:r>
    </w:p>
    <w:p w:rsidR="00262E54" w:rsidRPr="004F1024" w:rsidRDefault="00262E54" w:rsidP="006E12FB">
      <w:pPr>
        <w:pStyle w:val="BodyText"/>
        <w:tabs>
          <w:tab w:val="left" w:pos="567"/>
        </w:tabs>
      </w:pPr>
      <w:r w:rsidRPr="004F1024">
        <w:t xml:space="preserve">         </w:t>
      </w:r>
      <w:r w:rsidRPr="004F1024">
        <w:tab/>
        <w:t xml:space="preserve">  БИК _________  Кор.\сч.  _______________________________________________</w:t>
      </w:r>
    </w:p>
    <w:p w:rsidR="00262E54" w:rsidRPr="004F1024" w:rsidRDefault="00262E54" w:rsidP="00E01AD9">
      <w:pPr>
        <w:pStyle w:val="BodyText"/>
        <w:numPr>
          <w:ilvl w:val="1"/>
          <w:numId w:val="6"/>
        </w:numPr>
        <w:spacing w:after="0"/>
        <w:jc w:val="both"/>
      </w:pPr>
      <w:r w:rsidRPr="004F1024">
        <w:t xml:space="preserve">Покупатель: </w:t>
      </w:r>
      <w:r>
        <w:t>____________________________________</w:t>
      </w:r>
    </w:p>
    <w:p w:rsidR="00262E54" w:rsidRPr="004F1024" w:rsidRDefault="00262E54" w:rsidP="00E01AD9">
      <w:pPr>
        <w:pStyle w:val="BodyText"/>
        <w:tabs>
          <w:tab w:val="left" w:pos="709"/>
        </w:tabs>
        <w:jc w:val="both"/>
      </w:pPr>
      <w:r w:rsidRPr="004F1024">
        <w:t>ИНН__________ ОКПО_________ ОКОНХ_________ ОГРН___________    КПП______</w:t>
      </w:r>
    </w:p>
    <w:p w:rsidR="00262E54" w:rsidRPr="004F1024" w:rsidRDefault="00262E54" w:rsidP="00E01AD9">
      <w:pPr>
        <w:pStyle w:val="BodyText"/>
        <w:numPr>
          <w:ilvl w:val="0"/>
          <w:numId w:val="6"/>
        </w:numPr>
        <w:tabs>
          <w:tab w:val="left" w:pos="567"/>
        </w:tabs>
      </w:pPr>
      <w:r w:rsidRPr="004F1024">
        <w:t xml:space="preserve">          </w:t>
      </w:r>
      <w:r w:rsidRPr="004F1024">
        <w:tab/>
        <w:t>Юридический адрес: ___________________________________________________</w:t>
      </w:r>
    </w:p>
    <w:p w:rsidR="00262E54" w:rsidRPr="004F1024" w:rsidRDefault="00262E54" w:rsidP="00E01AD9">
      <w:pPr>
        <w:pStyle w:val="BodyText"/>
        <w:numPr>
          <w:ilvl w:val="0"/>
          <w:numId w:val="6"/>
        </w:numPr>
        <w:tabs>
          <w:tab w:val="left" w:pos="567"/>
        </w:tabs>
      </w:pPr>
      <w:r w:rsidRPr="004F1024">
        <w:t xml:space="preserve">           </w:t>
      </w:r>
      <w:r w:rsidRPr="004F1024">
        <w:tab/>
        <w:t>Почтовый адрес: ______________________________________________________</w:t>
      </w:r>
    </w:p>
    <w:p w:rsidR="00262E54" w:rsidRPr="004F1024" w:rsidRDefault="00262E54" w:rsidP="00E01AD9">
      <w:pPr>
        <w:pStyle w:val="BodyText"/>
        <w:numPr>
          <w:ilvl w:val="0"/>
          <w:numId w:val="6"/>
        </w:numPr>
        <w:tabs>
          <w:tab w:val="left" w:pos="567"/>
        </w:tabs>
      </w:pPr>
      <w:r w:rsidRPr="004F1024">
        <w:t xml:space="preserve">            Р/сч. _________________________________________________________________</w:t>
      </w:r>
    </w:p>
    <w:p w:rsidR="00262E54" w:rsidRPr="004F1024" w:rsidRDefault="00262E54" w:rsidP="00E01AD9">
      <w:pPr>
        <w:pStyle w:val="BodyText"/>
        <w:numPr>
          <w:ilvl w:val="0"/>
          <w:numId w:val="6"/>
        </w:numPr>
        <w:tabs>
          <w:tab w:val="left" w:pos="567"/>
        </w:tabs>
      </w:pPr>
      <w:r w:rsidRPr="004F1024">
        <w:t xml:space="preserve">         </w:t>
      </w:r>
      <w:r w:rsidRPr="004F1024">
        <w:tab/>
        <w:t xml:space="preserve">  БИК _________  Кор.\сч.  _______________________________________________</w:t>
      </w:r>
    </w:p>
    <w:p w:rsidR="00262E54" w:rsidRPr="004F1024" w:rsidRDefault="00262E54" w:rsidP="00E01AD9">
      <w:pPr>
        <w:pStyle w:val="BodyText"/>
        <w:jc w:val="both"/>
        <w:rPr>
          <w:b/>
        </w:rPr>
      </w:pPr>
      <w:r w:rsidRPr="004F1024">
        <w:rPr>
          <w:b/>
        </w:rPr>
        <w:t xml:space="preserve">           ПОСТАВЩИК                                                                          ПОКУПАТЕЛЬ</w:t>
      </w:r>
    </w:p>
    <w:p w:rsidR="00262E54" w:rsidRPr="004F1024" w:rsidRDefault="00262E54" w:rsidP="00E01AD9">
      <w:pPr>
        <w:pStyle w:val="BodyText"/>
        <w:jc w:val="both"/>
        <w:rPr>
          <w:b/>
        </w:rPr>
      </w:pPr>
    </w:p>
    <w:p w:rsidR="00262E54" w:rsidRPr="004F1024" w:rsidRDefault="00262E54" w:rsidP="00E01AD9">
      <w:pPr>
        <w:pStyle w:val="BodyText"/>
        <w:jc w:val="both"/>
      </w:pPr>
      <w:r w:rsidRPr="004F1024">
        <w:t xml:space="preserve">       __________________                                                                        __________________</w:t>
      </w:r>
    </w:p>
    <w:p w:rsidR="00262E54" w:rsidRDefault="00262E54" w:rsidP="00E01AD9">
      <w:pPr>
        <w:pStyle w:val="BodyText"/>
        <w:jc w:val="both"/>
      </w:pPr>
      <w:r w:rsidRPr="004F1024">
        <w:t xml:space="preserve">       (                                )                                                                       (                                )</w:t>
      </w:r>
    </w:p>
    <w:p w:rsidR="00262E54" w:rsidRDefault="00262E54" w:rsidP="00E01AD9">
      <w:pPr>
        <w:pStyle w:val="BodyText"/>
        <w:jc w:val="both"/>
      </w:pPr>
    </w:p>
    <w:p w:rsidR="00262E54" w:rsidRDefault="00262E54" w:rsidP="00E01AD9">
      <w:pPr>
        <w:pStyle w:val="BodyText"/>
        <w:jc w:val="both"/>
      </w:pPr>
    </w:p>
    <w:p w:rsidR="00262E54" w:rsidRDefault="00262E54" w:rsidP="00E01AD9">
      <w:pPr>
        <w:pStyle w:val="BodyText"/>
        <w:jc w:val="both"/>
      </w:pPr>
    </w:p>
    <w:p w:rsidR="00262E54" w:rsidRDefault="00262E54" w:rsidP="00E01AD9">
      <w:pPr>
        <w:pStyle w:val="BodyText"/>
        <w:jc w:val="both"/>
      </w:pPr>
    </w:p>
    <w:p w:rsidR="00262E54" w:rsidRDefault="00262E54" w:rsidP="00E01AD9">
      <w:pPr>
        <w:pStyle w:val="BodyText"/>
        <w:jc w:val="both"/>
      </w:pPr>
    </w:p>
    <w:p w:rsidR="00262E54" w:rsidRDefault="00262E54" w:rsidP="00E01AD9">
      <w:pPr>
        <w:pStyle w:val="BodyText"/>
        <w:jc w:val="both"/>
      </w:pPr>
    </w:p>
    <w:p w:rsidR="00262E54" w:rsidRDefault="00262E54" w:rsidP="00E01AD9">
      <w:pPr>
        <w:pStyle w:val="BodyText"/>
        <w:jc w:val="both"/>
      </w:pPr>
    </w:p>
    <w:p w:rsidR="00262E54" w:rsidRDefault="00262E54" w:rsidP="00E01AD9">
      <w:pPr>
        <w:pStyle w:val="BodyText"/>
        <w:jc w:val="both"/>
      </w:pPr>
    </w:p>
    <w:p w:rsidR="00262E54" w:rsidRDefault="00262E54" w:rsidP="00E01AD9">
      <w:pPr>
        <w:pStyle w:val="BodyText"/>
        <w:jc w:val="both"/>
      </w:pPr>
    </w:p>
    <w:p w:rsidR="00262E54" w:rsidRDefault="00262E54" w:rsidP="00E01AD9">
      <w:pPr>
        <w:pStyle w:val="BodyText"/>
        <w:jc w:val="both"/>
      </w:pPr>
      <w:r>
        <w:t xml:space="preserve">      </w:t>
      </w:r>
    </w:p>
    <w:p w:rsidR="00262E54" w:rsidRDefault="00262E54" w:rsidP="00E01AD9">
      <w:pPr>
        <w:pStyle w:val="BodyText"/>
        <w:jc w:val="both"/>
      </w:pPr>
    </w:p>
    <w:p w:rsidR="00262E54" w:rsidRDefault="00262E54" w:rsidP="00E01AD9">
      <w:pPr>
        <w:pStyle w:val="BodyText"/>
        <w:jc w:val="both"/>
      </w:pPr>
    </w:p>
    <w:p w:rsidR="00262E54" w:rsidRDefault="00262E54" w:rsidP="00E01AD9">
      <w:pPr>
        <w:pStyle w:val="BodyText"/>
        <w:jc w:val="both"/>
      </w:pPr>
    </w:p>
    <w:p w:rsidR="00262E54" w:rsidRDefault="00262E54" w:rsidP="00E01AD9">
      <w:pPr>
        <w:pStyle w:val="BodyText"/>
        <w:jc w:val="both"/>
      </w:pPr>
    </w:p>
    <w:p w:rsidR="00262E54" w:rsidRDefault="00262E54" w:rsidP="00E01AD9">
      <w:pPr>
        <w:pStyle w:val="BodyText"/>
        <w:jc w:val="both"/>
      </w:pPr>
    </w:p>
    <w:p w:rsidR="00262E54" w:rsidRDefault="00262E54" w:rsidP="00E01AD9">
      <w:pPr>
        <w:pStyle w:val="BodyText"/>
        <w:jc w:val="both"/>
      </w:pPr>
    </w:p>
    <w:p w:rsidR="00262E54" w:rsidRDefault="00262E54" w:rsidP="00E01AD9">
      <w:pPr>
        <w:pStyle w:val="BodyText"/>
        <w:jc w:val="both"/>
      </w:pPr>
    </w:p>
    <w:p w:rsidR="00262E54" w:rsidRDefault="00262E54" w:rsidP="00E01AD9">
      <w:pPr>
        <w:pStyle w:val="BodyText"/>
        <w:jc w:val="both"/>
      </w:pPr>
    </w:p>
    <w:p w:rsidR="00262E54" w:rsidRDefault="00262E54" w:rsidP="00BE2128">
      <w:pPr>
        <w:jc w:val="right"/>
        <w:rPr>
          <w:color w:val="000000"/>
          <w:sz w:val="22"/>
          <w:szCs w:val="22"/>
        </w:rPr>
      </w:pPr>
      <w:r w:rsidRPr="003A4244">
        <w:rPr>
          <w:color w:val="000000"/>
          <w:sz w:val="22"/>
          <w:szCs w:val="22"/>
        </w:rPr>
        <w:t xml:space="preserve">Приложение №1 </w:t>
      </w:r>
    </w:p>
    <w:p w:rsidR="00262E54" w:rsidRPr="003A4244" w:rsidRDefault="00262E54" w:rsidP="00BE2128">
      <w:pPr>
        <w:jc w:val="right"/>
        <w:rPr>
          <w:color w:val="000000"/>
          <w:sz w:val="22"/>
          <w:szCs w:val="22"/>
        </w:rPr>
      </w:pPr>
      <w:r>
        <w:rPr>
          <w:color w:val="000000"/>
          <w:sz w:val="22"/>
          <w:szCs w:val="22"/>
        </w:rPr>
        <w:t>К договору № 2 лот 1 от</w:t>
      </w:r>
    </w:p>
    <w:p w:rsidR="00262E54" w:rsidRPr="003A4244" w:rsidRDefault="00262E54" w:rsidP="00E01AD9">
      <w:pPr>
        <w:jc w:val="center"/>
        <w:rPr>
          <w:color w:val="000000"/>
          <w:sz w:val="22"/>
          <w:szCs w:val="22"/>
        </w:rPr>
      </w:pPr>
    </w:p>
    <w:p w:rsidR="00262E54" w:rsidRPr="003A4244" w:rsidRDefault="00262E54" w:rsidP="00E01AD9">
      <w:pPr>
        <w:jc w:val="center"/>
        <w:rPr>
          <w:bCs/>
          <w:sz w:val="22"/>
          <w:szCs w:val="22"/>
          <w:lang w:eastAsia="en-US"/>
        </w:rPr>
      </w:pPr>
      <w:r w:rsidRPr="003A4244">
        <w:rPr>
          <w:bCs/>
          <w:sz w:val="22"/>
          <w:szCs w:val="22"/>
          <w:lang w:eastAsia="en-US"/>
        </w:rPr>
        <w:t xml:space="preserve">СПЕЦИФИКАЦИЯ  № </w:t>
      </w:r>
      <w:r>
        <w:rPr>
          <w:bCs/>
          <w:sz w:val="22"/>
          <w:szCs w:val="22"/>
          <w:lang w:eastAsia="en-US"/>
        </w:rPr>
        <w:t>1</w:t>
      </w:r>
      <w:r w:rsidRPr="003A4244">
        <w:rPr>
          <w:bCs/>
          <w:sz w:val="22"/>
          <w:szCs w:val="22"/>
          <w:lang w:eastAsia="en-US"/>
        </w:rPr>
        <w:t xml:space="preserve"> от «__» _____ 20___г.</w:t>
      </w:r>
    </w:p>
    <w:p w:rsidR="00262E54" w:rsidRPr="003A4244" w:rsidRDefault="00262E54" w:rsidP="00BE2128">
      <w:pPr>
        <w:jc w:val="center"/>
        <w:rPr>
          <w:bCs/>
          <w:sz w:val="22"/>
          <w:szCs w:val="22"/>
          <w:lang w:eastAsia="en-US"/>
        </w:rPr>
      </w:pPr>
      <w:r w:rsidRPr="003A4244">
        <w:rPr>
          <w:bCs/>
          <w:sz w:val="22"/>
          <w:szCs w:val="22"/>
          <w:lang w:eastAsia="en-US"/>
        </w:rPr>
        <w:t xml:space="preserve">    к договору  №</w:t>
      </w:r>
      <w:r>
        <w:rPr>
          <w:bCs/>
          <w:sz w:val="22"/>
          <w:szCs w:val="22"/>
          <w:lang w:eastAsia="en-US"/>
        </w:rPr>
        <w:t xml:space="preserve"> 2 лот 1 </w:t>
      </w:r>
      <w:r w:rsidRPr="003A4244">
        <w:rPr>
          <w:bCs/>
          <w:sz w:val="22"/>
          <w:szCs w:val="22"/>
          <w:lang w:eastAsia="en-US"/>
        </w:rPr>
        <w:t>от «__» _____ 20___г.</w:t>
      </w:r>
    </w:p>
    <w:p w:rsidR="00262E54" w:rsidRPr="003A4244" w:rsidRDefault="00262E54" w:rsidP="00E01AD9">
      <w:pPr>
        <w:jc w:val="center"/>
        <w:rPr>
          <w:bCs/>
          <w:sz w:val="22"/>
          <w:szCs w:val="22"/>
          <w:lang w:eastAsia="en-US"/>
        </w:rPr>
      </w:pPr>
    </w:p>
    <w:p w:rsidR="00262E54" w:rsidRPr="003A4244" w:rsidRDefault="00262E54" w:rsidP="00E01AD9">
      <w:pPr>
        <w:jc w:val="center"/>
        <w:rPr>
          <w:sz w:val="22"/>
          <w:szCs w:val="22"/>
          <w:lang w:eastAsia="en-US"/>
        </w:rPr>
      </w:pPr>
    </w:p>
    <w:p w:rsidR="00262E54" w:rsidRPr="003A4244" w:rsidRDefault="00262E54" w:rsidP="00E01AD9">
      <w:pPr>
        <w:rPr>
          <w:sz w:val="22"/>
          <w:szCs w:val="22"/>
          <w:lang w:eastAsia="en-US"/>
        </w:rPr>
      </w:pPr>
      <w:r w:rsidRPr="003A4244">
        <w:rPr>
          <w:sz w:val="22"/>
          <w:szCs w:val="22"/>
          <w:lang w:eastAsia="en-US"/>
        </w:rPr>
        <w:t xml:space="preserve">         Поставщик: _________________________</w:t>
      </w:r>
    </w:p>
    <w:p w:rsidR="00262E54" w:rsidRPr="003A4244" w:rsidRDefault="00262E54" w:rsidP="00E01AD9">
      <w:pPr>
        <w:rPr>
          <w:sz w:val="22"/>
          <w:szCs w:val="22"/>
          <w:lang w:eastAsia="en-US"/>
        </w:rPr>
      </w:pPr>
      <w:r w:rsidRPr="003A4244">
        <w:rPr>
          <w:sz w:val="22"/>
          <w:szCs w:val="22"/>
          <w:lang w:eastAsia="en-US"/>
        </w:rPr>
        <w:t xml:space="preserve">         Изготовитель: ____________________________</w:t>
      </w:r>
    </w:p>
    <w:p w:rsidR="00262E54" w:rsidRPr="003A4244" w:rsidRDefault="00262E54" w:rsidP="00E01AD9">
      <w:pPr>
        <w:rPr>
          <w:sz w:val="22"/>
          <w:szCs w:val="22"/>
          <w:lang w:eastAsia="en-US"/>
        </w:rPr>
      </w:pPr>
      <w:r w:rsidRPr="003A4244">
        <w:rPr>
          <w:sz w:val="22"/>
          <w:szCs w:val="22"/>
          <w:lang w:eastAsia="en-US"/>
        </w:rPr>
        <w:t xml:space="preserve">         Покупатель: </w:t>
      </w:r>
      <w:r>
        <w:rPr>
          <w:sz w:val="22"/>
          <w:szCs w:val="22"/>
          <w:lang w:eastAsia="en-US"/>
        </w:rPr>
        <w:t>ОАО «ВПО «Точмаш» г.Владимир</w:t>
      </w:r>
    </w:p>
    <w:p w:rsidR="00262E54" w:rsidRPr="003A4244" w:rsidRDefault="00262E54" w:rsidP="00E01AD9">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7"/>
        <w:gridCol w:w="5774"/>
        <w:gridCol w:w="1056"/>
        <w:gridCol w:w="1337"/>
        <w:gridCol w:w="1419"/>
      </w:tblGrid>
      <w:tr w:rsidR="00262E54" w:rsidRPr="003A4244" w:rsidTr="00391113">
        <w:tc>
          <w:tcPr>
            <w:tcW w:w="588" w:type="dxa"/>
          </w:tcPr>
          <w:p w:rsidR="00262E54" w:rsidRPr="003A4244" w:rsidRDefault="00262E54" w:rsidP="00391113">
            <w:pPr>
              <w:jc w:val="both"/>
              <w:rPr>
                <w:lang w:eastAsia="en-US"/>
              </w:rPr>
            </w:pPr>
            <w:r w:rsidRPr="003A4244">
              <w:rPr>
                <w:sz w:val="22"/>
                <w:szCs w:val="22"/>
                <w:lang w:eastAsia="en-US"/>
              </w:rPr>
              <w:t>№</w:t>
            </w:r>
          </w:p>
          <w:p w:rsidR="00262E54" w:rsidRPr="003A4244" w:rsidRDefault="00262E54" w:rsidP="00391113">
            <w:pPr>
              <w:jc w:val="both"/>
              <w:rPr>
                <w:lang w:eastAsia="en-US"/>
              </w:rPr>
            </w:pPr>
            <w:r w:rsidRPr="003A4244">
              <w:rPr>
                <w:sz w:val="22"/>
                <w:szCs w:val="22"/>
                <w:lang w:eastAsia="en-US"/>
              </w:rPr>
              <w:t>п/п</w:t>
            </w:r>
          </w:p>
        </w:tc>
        <w:tc>
          <w:tcPr>
            <w:tcW w:w="5831" w:type="dxa"/>
          </w:tcPr>
          <w:p w:rsidR="00262E54" w:rsidRPr="003A4244" w:rsidRDefault="00262E54" w:rsidP="00391113">
            <w:pPr>
              <w:jc w:val="center"/>
              <w:rPr>
                <w:lang w:eastAsia="en-US"/>
              </w:rPr>
            </w:pPr>
          </w:p>
          <w:p w:rsidR="00262E54" w:rsidRPr="003A4244" w:rsidRDefault="00262E54" w:rsidP="00391113">
            <w:pPr>
              <w:jc w:val="center"/>
              <w:rPr>
                <w:lang w:eastAsia="en-US"/>
              </w:rPr>
            </w:pPr>
            <w:r w:rsidRPr="003A4244">
              <w:rPr>
                <w:sz w:val="22"/>
                <w:szCs w:val="22"/>
                <w:lang w:eastAsia="en-US"/>
              </w:rPr>
              <w:t>Наименование и обозначение продукции</w:t>
            </w:r>
          </w:p>
        </w:tc>
        <w:tc>
          <w:tcPr>
            <w:tcW w:w="978" w:type="dxa"/>
          </w:tcPr>
          <w:p w:rsidR="00262E54" w:rsidRPr="003A4244" w:rsidRDefault="00262E54" w:rsidP="00391113">
            <w:pPr>
              <w:jc w:val="center"/>
              <w:rPr>
                <w:lang w:eastAsia="en-US"/>
              </w:rPr>
            </w:pPr>
          </w:p>
          <w:p w:rsidR="00262E54" w:rsidRPr="003A4244" w:rsidRDefault="00262E54" w:rsidP="00391113">
            <w:pPr>
              <w:ind w:right="-57"/>
              <w:contextualSpacing/>
              <w:jc w:val="center"/>
              <w:rPr>
                <w:lang w:eastAsia="en-US"/>
              </w:rPr>
            </w:pPr>
            <w:r w:rsidRPr="003A4244">
              <w:rPr>
                <w:sz w:val="22"/>
                <w:szCs w:val="22"/>
                <w:lang w:eastAsia="en-US"/>
              </w:rPr>
              <w:t>Кол-во</w:t>
            </w:r>
          </w:p>
          <w:p w:rsidR="00262E54" w:rsidRPr="003A4244" w:rsidRDefault="00262E54" w:rsidP="00391113">
            <w:pPr>
              <w:ind w:left="-182" w:right="-190"/>
              <w:contextualSpacing/>
              <w:jc w:val="center"/>
              <w:rPr>
                <w:lang w:eastAsia="en-US"/>
              </w:rPr>
            </w:pPr>
            <w:r w:rsidRPr="003A4244">
              <w:rPr>
                <w:sz w:val="22"/>
                <w:szCs w:val="22"/>
                <w:lang w:eastAsia="en-US"/>
              </w:rPr>
              <w:t>(Ед. изм.)</w:t>
            </w:r>
          </w:p>
        </w:tc>
        <w:tc>
          <w:tcPr>
            <w:tcW w:w="1346" w:type="dxa"/>
          </w:tcPr>
          <w:p w:rsidR="00262E54" w:rsidRPr="003A4244" w:rsidRDefault="00262E54" w:rsidP="00391113">
            <w:pPr>
              <w:ind w:left="-167" w:right="-148"/>
              <w:contextualSpacing/>
              <w:jc w:val="center"/>
              <w:rPr>
                <w:lang w:eastAsia="en-US"/>
              </w:rPr>
            </w:pPr>
            <w:r w:rsidRPr="003A4244">
              <w:rPr>
                <w:sz w:val="22"/>
                <w:szCs w:val="22"/>
                <w:lang w:eastAsia="en-US"/>
              </w:rPr>
              <w:t xml:space="preserve">Цена </w:t>
            </w:r>
          </w:p>
          <w:p w:rsidR="00262E54" w:rsidRPr="003A4244" w:rsidRDefault="00262E54" w:rsidP="00391113">
            <w:pPr>
              <w:ind w:left="-167" w:right="-148"/>
              <w:contextualSpacing/>
              <w:jc w:val="center"/>
              <w:rPr>
                <w:lang w:eastAsia="en-US"/>
              </w:rPr>
            </w:pPr>
            <w:r w:rsidRPr="003A4244">
              <w:rPr>
                <w:sz w:val="22"/>
                <w:szCs w:val="22"/>
                <w:lang w:eastAsia="en-US"/>
              </w:rPr>
              <w:t xml:space="preserve">без НДС   </w:t>
            </w:r>
          </w:p>
          <w:p w:rsidR="00262E54" w:rsidRPr="003A4244" w:rsidRDefault="00262E54" w:rsidP="00391113">
            <w:pPr>
              <w:jc w:val="center"/>
              <w:rPr>
                <w:lang w:eastAsia="en-US"/>
              </w:rPr>
            </w:pPr>
            <w:r w:rsidRPr="003A4244">
              <w:rPr>
                <w:sz w:val="22"/>
                <w:szCs w:val="22"/>
                <w:lang w:eastAsia="en-US"/>
              </w:rPr>
              <w:t>( руб.)</w:t>
            </w:r>
          </w:p>
        </w:tc>
        <w:tc>
          <w:tcPr>
            <w:tcW w:w="1430" w:type="dxa"/>
          </w:tcPr>
          <w:p w:rsidR="00262E54" w:rsidRPr="003A4244" w:rsidRDefault="00262E54" w:rsidP="00391113">
            <w:pPr>
              <w:ind w:left="-96" w:right="-148"/>
              <w:contextualSpacing/>
              <w:jc w:val="center"/>
              <w:rPr>
                <w:lang w:eastAsia="en-US"/>
              </w:rPr>
            </w:pPr>
            <w:r w:rsidRPr="003A4244">
              <w:rPr>
                <w:sz w:val="22"/>
                <w:szCs w:val="22"/>
                <w:lang w:eastAsia="en-US"/>
              </w:rPr>
              <w:t>Сумма</w:t>
            </w:r>
          </w:p>
          <w:p w:rsidR="00262E54" w:rsidRPr="003A4244" w:rsidRDefault="00262E54" w:rsidP="00391113">
            <w:pPr>
              <w:ind w:left="-96" w:right="-148"/>
              <w:contextualSpacing/>
              <w:jc w:val="center"/>
              <w:rPr>
                <w:lang w:eastAsia="en-US"/>
              </w:rPr>
            </w:pPr>
            <w:r w:rsidRPr="003A4244">
              <w:rPr>
                <w:sz w:val="22"/>
                <w:szCs w:val="22"/>
                <w:lang w:eastAsia="en-US"/>
              </w:rPr>
              <w:t xml:space="preserve">без НДС   </w:t>
            </w:r>
          </w:p>
          <w:p w:rsidR="00262E54" w:rsidRPr="003A4244" w:rsidRDefault="00262E54" w:rsidP="00391113">
            <w:pPr>
              <w:ind w:right="-148"/>
              <w:contextualSpacing/>
              <w:jc w:val="center"/>
              <w:rPr>
                <w:lang w:eastAsia="en-US"/>
              </w:rPr>
            </w:pPr>
            <w:r w:rsidRPr="003A4244">
              <w:rPr>
                <w:sz w:val="22"/>
                <w:szCs w:val="22"/>
                <w:lang w:eastAsia="en-US"/>
              </w:rPr>
              <w:t>( руб.)</w:t>
            </w:r>
          </w:p>
        </w:tc>
      </w:tr>
      <w:tr w:rsidR="00262E54" w:rsidRPr="003A4244" w:rsidTr="00391113">
        <w:tc>
          <w:tcPr>
            <w:tcW w:w="588" w:type="dxa"/>
          </w:tcPr>
          <w:p w:rsidR="00262E54" w:rsidRPr="003A4244" w:rsidRDefault="00262E54" w:rsidP="00391113">
            <w:pPr>
              <w:rPr>
                <w:lang w:eastAsia="en-US"/>
              </w:rPr>
            </w:pPr>
          </w:p>
          <w:p w:rsidR="00262E54" w:rsidRPr="003A4244" w:rsidRDefault="00262E54" w:rsidP="00391113">
            <w:pPr>
              <w:rPr>
                <w:lang w:eastAsia="en-US"/>
              </w:rPr>
            </w:pPr>
            <w:r w:rsidRPr="003A4244">
              <w:rPr>
                <w:sz w:val="22"/>
                <w:szCs w:val="22"/>
                <w:lang w:eastAsia="en-US"/>
              </w:rPr>
              <w:t xml:space="preserve">  1.</w:t>
            </w:r>
          </w:p>
        </w:tc>
        <w:tc>
          <w:tcPr>
            <w:tcW w:w="5831" w:type="dxa"/>
          </w:tcPr>
          <w:p w:rsidR="00262E54" w:rsidRPr="007A4A8C" w:rsidRDefault="00262E54" w:rsidP="00391113">
            <w:pPr>
              <w:autoSpaceDE w:val="0"/>
              <w:autoSpaceDN w:val="0"/>
              <w:adjustRightInd w:val="0"/>
              <w:rPr>
                <w:lang w:eastAsia="en-US"/>
              </w:rPr>
            </w:pPr>
            <w:r w:rsidRPr="007A4A8C">
              <w:rPr>
                <w:bCs/>
                <w:sz w:val="22"/>
                <w:szCs w:val="22"/>
              </w:rPr>
              <w:t>Труба 171х7 Ст20 КРАТНАЯ 855 ММ В ПРЕДЕЛАХ 14 КРАТ НЕ МЕНЕЕ</w:t>
            </w:r>
          </w:p>
          <w:p w:rsidR="00262E54" w:rsidRPr="003A4244" w:rsidRDefault="00262E54" w:rsidP="00391113">
            <w:pPr>
              <w:ind w:right="-4"/>
              <w:contextualSpacing/>
              <w:rPr>
                <w:lang w:eastAsia="en-US"/>
              </w:rPr>
            </w:pPr>
          </w:p>
        </w:tc>
        <w:tc>
          <w:tcPr>
            <w:tcW w:w="978" w:type="dxa"/>
          </w:tcPr>
          <w:p w:rsidR="00262E54" w:rsidRPr="003A4244" w:rsidRDefault="00262E54" w:rsidP="00391113">
            <w:pPr>
              <w:jc w:val="center"/>
              <w:rPr>
                <w:lang w:eastAsia="en-US"/>
              </w:rPr>
            </w:pPr>
          </w:p>
          <w:p w:rsidR="00262E54" w:rsidRPr="008E17E1" w:rsidRDefault="00262E54" w:rsidP="00391113">
            <w:pPr>
              <w:jc w:val="center"/>
              <w:rPr>
                <w:lang w:eastAsia="en-US"/>
              </w:rPr>
            </w:pPr>
            <w:r>
              <w:rPr>
                <w:lang w:eastAsia="en-US"/>
              </w:rPr>
              <w:t>_______</w:t>
            </w:r>
            <w:r w:rsidRPr="008E17E1">
              <w:rPr>
                <w:lang w:eastAsia="en-US"/>
              </w:rPr>
              <w:t xml:space="preserve"> тн</w:t>
            </w:r>
          </w:p>
        </w:tc>
        <w:tc>
          <w:tcPr>
            <w:tcW w:w="1346" w:type="dxa"/>
          </w:tcPr>
          <w:p w:rsidR="00262E54" w:rsidRPr="003A4244" w:rsidRDefault="00262E54" w:rsidP="00391113">
            <w:pPr>
              <w:jc w:val="center"/>
              <w:rPr>
                <w:lang w:eastAsia="en-US"/>
              </w:rPr>
            </w:pPr>
          </w:p>
        </w:tc>
        <w:tc>
          <w:tcPr>
            <w:tcW w:w="1430" w:type="dxa"/>
          </w:tcPr>
          <w:p w:rsidR="00262E54" w:rsidRPr="003A4244" w:rsidRDefault="00262E54" w:rsidP="00391113">
            <w:pPr>
              <w:jc w:val="center"/>
              <w:rPr>
                <w:lang w:eastAsia="en-US"/>
              </w:rPr>
            </w:pPr>
          </w:p>
        </w:tc>
      </w:tr>
      <w:tr w:rsidR="00262E54" w:rsidRPr="003A4244" w:rsidTr="00391113">
        <w:tc>
          <w:tcPr>
            <w:tcW w:w="8743" w:type="dxa"/>
            <w:gridSpan w:val="4"/>
          </w:tcPr>
          <w:p w:rsidR="00262E54" w:rsidRPr="003A4244" w:rsidRDefault="00262E54" w:rsidP="00391113">
            <w:pPr>
              <w:jc w:val="center"/>
              <w:rPr>
                <w:lang w:eastAsia="en-US"/>
              </w:rPr>
            </w:pPr>
            <w:r w:rsidRPr="003A4244">
              <w:rPr>
                <w:sz w:val="22"/>
                <w:szCs w:val="22"/>
                <w:lang w:eastAsia="en-US"/>
              </w:rPr>
              <w:t>Всего без НДС:</w:t>
            </w:r>
          </w:p>
        </w:tc>
        <w:tc>
          <w:tcPr>
            <w:tcW w:w="1430" w:type="dxa"/>
          </w:tcPr>
          <w:p w:rsidR="00262E54" w:rsidRPr="003A4244" w:rsidRDefault="00262E54" w:rsidP="00391113">
            <w:pPr>
              <w:jc w:val="center"/>
              <w:rPr>
                <w:lang w:eastAsia="en-US"/>
              </w:rPr>
            </w:pPr>
          </w:p>
        </w:tc>
      </w:tr>
      <w:tr w:rsidR="00262E54" w:rsidRPr="003A4244" w:rsidTr="00391113">
        <w:tc>
          <w:tcPr>
            <w:tcW w:w="8743" w:type="dxa"/>
            <w:gridSpan w:val="4"/>
          </w:tcPr>
          <w:p w:rsidR="00262E54" w:rsidRPr="003A4244" w:rsidRDefault="00262E54" w:rsidP="00391113">
            <w:pPr>
              <w:jc w:val="center"/>
              <w:rPr>
                <w:lang w:eastAsia="en-US"/>
              </w:rPr>
            </w:pPr>
            <w:r w:rsidRPr="003A4244">
              <w:rPr>
                <w:sz w:val="22"/>
                <w:szCs w:val="22"/>
                <w:lang w:eastAsia="en-US"/>
              </w:rPr>
              <w:t>Сумма НДС:</w:t>
            </w:r>
          </w:p>
        </w:tc>
        <w:tc>
          <w:tcPr>
            <w:tcW w:w="1430" w:type="dxa"/>
          </w:tcPr>
          <w:p w:rsidR="00262E54" w:rsidRPr="003A4244" w:rsidRDefault="00262E54" w:rsidP="00391113">
            <w:pPr>
              <w:jc w:val="center"/>
              <w:rPr>
                <w:lang w:eastAsia="en-US"/>
              </w:rPr>
            </w:pPr>
          </w:p>
        </w:tc>
      </w:tr>
      <w:tr w:rsidR="00262E54" w:rsidRPr="003A4244" w:rsidTr="00391113">
        <w:tc>
          <w:tcPr>
            <w:tcW w:w="8743" w:type="dxa"/>
            <w:gridSpan w:val="4"/>
          </w:tcPr>
          <w:p w:rsidR="00262E54" w:rsidRPr="003A4244" w:rsidRDefault="00262E54" w:rsidP="00391113">
            <w:pPr>
              <w:jc w:val="center"/>
              <w:rPr>
                <w:lang w:eastAsia="en-US"/>
              </w:rPr>
            </w:pPr>
            <w:r w:rsidRPr="003A4244">
              <w:rPr>
                <w:sz w:val="22"/>
                <w:szCs w:val="22"/>
                <w:lang w:eastAsia="en-US"/>
              </w:rPr>
              <w:t>ИТОГО с НДС:</w:t>
            </w:r>
          </w:p>
        </w:tc>
        <w:tc>
          <w:tcPr>
            <w:tcW w:w="1430" w:type="dxa"/>
          </w:tcPr>
          <w:p w:rsidR="00262E54" w:rsidRPr="003A4244" w:rsidRDefault="00262E54" w:rsidP="00391113">
            <w:pPr>
              <w:jc w:val="center"/>
              <w:rPr>
                <w:lang w:eastAsia="en-US"/>
              </w:rPr>
            </w:pPr>
          </w:p>
        </w:tc>
      </w:tr>
    </w:tbl>
    <w:p w:rsidR="00262E54" w:rsidRPr="003A4244" w:rsidRDefault="00262E54" w:rsidP="00E01AD9">
      <w:pPr>
        <w:jc w:val="both"/>
        <w:rPr>
          <w:sz w:val="22"/>
          <w:szCs w:val="22"/>
        </w:rPr>
      </w:pPr>
    </w:p>
    <w:p w:rsidR="00262E54" w:rsidRPr="003A4244" w:rsidRDefault="00262E54" w:rsidP="00E01AD9">
      <w:pPr>
        <w:ind w:firstLine="426"/>
        <w:jc w:val="both"/>
        <w:rPr>
          <w:sz w:val="22"/>
          <w:szCs w:val="22"/>
        </w:rPr>
      </w:pPr>
      <w:r w:rsidRPr="003A4244">
        <w:rPr>
          <w:sz w:val="22"/>
          <w:szCs w:val="22"/>
        </w:rPr>
        <w:t xml:space="preserve">Итого к оплате ______________ </w:t>
      </w:r>
      <w:r w:rsidRPr="003A4244">
        <w:rPr>
          <w:i/>
          <w:sz w:val="22"/>
          <w:szCs w:val="22"/>
        </w:rPr>
        <w:t>(цифрами и прописью)</w:t>
      </w:r>
      <w:r w:rsidRPr="003A4244">
        <w:rPr>
          <w:sz w:val="22"/>
          <w:szCs w:val="22"/>
        </w:rPr>
        <w:t xml:space="preserve"> руб. ____   коп., в том числе НДС (______%) – ________________ </w:t>
      </w:r>
      <w:r w:rsidRPr="003A4244">
        <w:rPr>
          <w:i/>
          <w:sz w:val="22"/>
          <w:szCs w:val="22"/>
        </w:rPr>
        <w:t>(цифрами и прописью)</w:t>
      </w:r>
      <w:r w:rsidRPr="003A4244">
        <w:rPr>
          <w:sz w:val="22"/>
          <w:szCs w:val="22"/>
        </w:rPr>
        <w:t xml:space="preserve"> руб. _____коп.,  </w:t>
      </w:r>
    </w:p>
    <w:p w:rsidR="00262E54" w:rsidRPr="003A4244" w:rsidRDefault="00262E54" w:rsidP="004C5AB7">
      <w:pPr>
        <w:numPr>
          <w:ilvl w:val="0"/>
          <w:numId w:val="17"/>
        </w:numPr>
        <w:jc w:val="both"/>
        <w:rPr>
          <w:sz w:val="22"/>
          <w:szCs w:val="22"/>
        </w:rPr>
      </w:pPr>
      <w:r w:rsidRPr="003A4244">
        <w:rPr>
          <w:sz w:val="22"/>
          <w:szCs w:val="22"/>
        </w:rPr>
        <w:t xml:space="preserve">Оплата продукции производится  Покупателем </w:t>
      </w:r>
      <w:r>
        <w:rPr>
          <w:sz w:val="22"/>
          <w:szCs w:val="22"/>
        </w:rPr>
        <w:t xml:space="preserve"> в течение 30 дней по факту поставки продукции на склад Покупателя. </w:t>
      </w:r>
    </w:p>
    <w:p w:rsidR="00262E54" w:rsidRPr="003A4244" w:rsidRDefault="00262E54" w:rsidP="00E01AD9">
      <w:pPr>
        <w:numPr>
          <w:ilvl w:val="0"/>
          <w:numId w:val="17"/>
        </w:numPr>
        <w:jc w:val="both"/>
        <w:rPr>
          <w:sz w:val="22"/>
          <w:szCs w:val="22"/>
          <w:lang w:eastAsia="en-US"/>
        </w:rPr>
      </w:pPr>
      <w:r w:rsidRPr="003A4244">
        <w:rPr>
          <w:sz w:val="22"/>
          <w:szCs w:val="22"/>
          <w:lang w:eastAsia="en-US"/>
        </w:rPr>
        <w:t xml:space="preserve"> Отгрузка продукции производится ________________ (автотранспортом, железнодорожным транспортом) </w:t>
      </w:r>
      <w:r w:rsidRPr="003A4244">
        <w:rPr>
          <w:i/>
          <w:sz w:val="22"/>
          <w:szCs w:val="22"/>
          <w:lang w:eastAsia="en-US"/>
        </w:rPr>
        <w:t>(выбрать нужное).</w:t>
      </w:r>
    </w:p>
    <w:p w:rsidR="00262E54" w:rsidRDefault="00262E54" w:rsidP="00625855">
      <w:pPr>
        <w:numPr>
          <w:ilvl w:val="0"/>
          <w:numId w:val="17"/>
        </w:numPr>
        <w:jc w:val="both"/>
        <w:rPr>
          <w:sz w:val="22"/>
          <w:szCs w:val="22"/>
          <w:lang w:eastAsia="en-US"/>
        </w:rPr>
      </w:pPr>
      <w:r w:rsidRPr="003A4244">
        <w:rPr>
          <w:sz w:val="22"/>
          <w:szCs w:val="22"/>
          <w:lang w:eastAsia="en-US"/>
        </w:rPr>
        <w:t>Место доставки продукции</w:t>
      </w:r>
      <w:r>
        <w:rPr>
          <w:sz w:val="22"/>
          <w:szCs w:val="22"/>
          <w:lang w:eastAsia="en-US"/>
        </w:rPr>
        <w:t>:</w:t>
      </w:r>
    </w:p>
    <w:p w:rsidR="00262E54" w:rsidRDefault="00262E54" w:rsidP="00625855">
      <w:pPr>
        <w:ind w:left="284"/>
        <w:jc w:val="both"/>
        <w:rPr>
          <w:sz w:val="22"/>
          <w:szCs w:val="22"/>
          <w:lang w:eastAsia="en-US"/>
        </w:rPr>
      </w:pPr>
      <w:r>
        <w:rPr>
          <w:sz w:val="22"/>
          <w:szCs w:val="22"/>
          <w:lang w:eastAsia="en-US"/>
        </w:rPr>
        <w:t>-</w:t>
      </w:r>
      <w:r w:rsidRPr="003A4244">
        <w:rPr>
          <w:sz w:val="22"/>
          <w:szCs w:val="22"/>
          <w:lang w:eastAsia="en-US"/>
        </w:rPr>
        <w:t xml:space="preserve"> </w:t>
      </w:r>
      <w:r>
        <w:rPr>
          <w:sz w:val="22"/>
          <w:szCs w:val="22"/>
          <w:lang w:eastAsia="en-US"/>
        </w:rPr>
        <w:t>железнодорожным транспортом</w:t>
      </w:r>
      <w:r w:rsidRPr="003A4244">
        <w:rPr>
          <w:sz w:val="22"/>
          <w:szCs w:val="22"/>
          <w:lang w:eastAsia="en-US"/>
        </w:rPr>
        <w:t>:</w:t>
      </w:r>
      <w:r>
        <w:rPr>
          <w:sz w:val="22"/>
          <w:szCs w:val="22"/>
          <w:lang w:eastAsia="en-US"/>
        </w:rPr>
        <w:t xml:space="preserve"> станция назначения 262704 Владимир Горьковская п/путь грузополучателя (ОАО «ВПО «Точмаш»</w:t>
      </w:r>
      <w:r w:rsidRPr="003A4244">
        <w:rPr>
          <w:sz w:val="22"/>
          <w:szCs w:val="22"/>
          <w:lang w:eastAsia="en-US"/>
        </w:rPr>
        <w:t xml:space="preserve"> </w:t>
      </w:r>
      <w:r>
        <w:rPr>
          <w:sz w:val="22"/>
          <w:szCs w:val="22"/>
          <w:lang w:eastAsia="en-US"/>
        </w:rPr>
        <w:t>3871);</w:t>
      </w:r>
    </w:p>
    <w:p w:rsidR="00262E54" w:rsidRPr="003A4244" w:rsidRDefault="00262E54" w:rsidP="00625855">
      <w:pPr>
        <w:ind w:left="284"/>
        <w:jc w:val="both"/>
        <w:rPr>
          <w:sz w:val="22"/>
          <w:szCs w:val="22"/>
          <w:lang w:eastAsia="en-US"/>
        </w:rPr>
      </w:pPr>
      <w:r>
        <w:rPr>
          <w:sz w:val="22"/>
          <w:szCs w:val="22"/>
          <w:lang w:eastAsia="en-US"/>
        </w:rPr>
        <w:t>- автомобильным транспортом: 600007, г.Владимир, ул. Северная, д.1а.</w:t>
      </w:r>
    </w:p>
    <w:p w:rsidR="00262E54" w:rsidRPr="003A4244" w:rsidRDefault="00262E54" w:rsidP="00625855">
      <w:pPr>
        <w:ind w:left="284"/>
        <w:jc w:val="both"/>
        <w:rPr>
          <w:sz w:val="22"/>
          <w:szCs w:val="22"/>
          <w:lang w:eastAsia="en-US"/>
        </w:rPr>
      </w:pPr>
      <w:r w:rsidRPr="003A4244">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262E54" w:rsidRPr="00666793" w:rsidRDefault="00262E54" w:rsidP="00A00BA0">
      <w:pPr>
        <w:numPr>
          <w:ilvl w:val="0"/>
          <w:numId w:val="17"/>
        </w:numPr>
        <w:jc w:val="both"/>
        <w:rPr>
          <w:sz w:val="22"/>
          <w:szCs w:val="22"/>
        </w:rPr>
      </w:pPr>
      <w:r w:rsidRPr="003B68A5">
        <w:rPr>
          <w:sz w:val="22"/>
          <w:szCs w:val="22"/>
        </w:rPr>
        <w:t xml:space="preserve">Срок поставки  продукции: в течение 2014 года: </w:t>
      </w:r>
      <w:r>
        <w:rPr>
          <w:sz w:val="22"/>
          <w:szCs w:val="22"/>
        </w:rPr>
        <w:t>май</w:t>
      </w:r>
      <w:r w:rsidRPr="003B68A5">
        <w:rPr>
          <w:sz w:val="22"/>
          <w:szCs w:val="22"/>
        </w:rPr>
        <w:t xml:space="preserve"> </w:t>
      </w:r>
      <w:r>
        <w:rPr>
          <w:sz w:val="22"/>
          <w:szCs w:val="22"/>
        </w:rPr>
        <w:t>63,00</w:t>
      </w:r>
      <w:r w:rsidRPr="003B68A5">
        <w:rPr>
          <w:sz w:val="22"/>
          <w:szCs w:val="22"/>
        </w:rPr>
        <w:t xml:space="preserve"> тн; далее равномерно на основании письменных заявок Покупателя. Заявка направляется с использованием средств факсимильной связи с факса Покупателя (4922) 47-35-43 на факс Поставщика _______________, либо с адреса электронной почты Покупателя </w:t>
      </w:r>
      <w:hyperlink r:id="rId9" w:history="1">
        <w:r w:rsidRPr="00FE2F0B">
          <w:rPr>
            <w:sz w:val="22"/>
            <w:szCs w:val="22"/>
          </w:rPr>
          <w:t>metall@vpotochmash.org</w:t>
        </w:r>
      </w:hyperlink>
      <w:r w:rsidRPr="003B68A5">
        <w:rPr>
          <w:sz w:val="22"/>
          <w:szCs w:val="22"/>
        </w:rPr>
        <w:t xml:space="preserve"> на адрес электронной почты Поставщика ________________ (ориентировочно 1 раз в месяц).</w:t>
      </w:r>
    </w:p>
    <w:p w:rsidR="00262E54" w:rsidRPr="00666793" w:rsidRDefault="00262E54" w:rsidP="00666793">
      <w:pPr>
        <w:numPr>
          <w:ilvl w:val="0"/>
          <w:numId w:val="17"/>
        </w:numPr>
        <w:jc w:val="both"/>
        <w:rPr>
          <w:sz w:val="22"/>
          <w:szCs w:val="22"/>
        </w:rPr>
      </w:pPr>
      <w:r w:rsidRPr="00FE2F0B">
        <w:rPr>
          <w:sz w:val="22"/>
          <w:szCs w:val="22"/>
        </w:rPr>
        <w:t>Транспортные расходы и прочие расходы в том числе:___________________ включаются/ не включаются в стоимость продукции (выбрать нужное)</w:t>
      </w:r>
    </w:p>
    <w:p w:rsidR="00262E54" w:rsidRPr="00666793" w:rsidRDefault="00262E54" w:rsidP="00666793">
      <w:pPr>
        <w:numPr>
          <w:ilvl w:val="0"/>
          <w:numId w:val="17"/>
        </w:numPr>
        <w:jc w:val="both"/>
        <w:rPr>
          <w:sz w:val="22"/>
          <w:szCs w:val="22"/>
        </w:rPr>
      </w:pPr>
      <w:r w:rsidRPr="00FE2F0B">
        <w:rPr>
          <w:sz w:val="22"/>
          <w:szCs w:val="22"/>
        </w:rPr>
        <w:t>Другие существенные условия договора (наличие сертификатов, паспорта качества и т.д.)_________.</w:t>
      </w:r>
    </w:p>
    <w:p w:rsidR="00262E54" w:rsidRPr="00831AAA" w:rsidRDefault="00262E54" w:rsidP="00625855">
      <w:pPr>
        <w:numPr>
          <w:ilvl w:val="0"/>
          <w:numId w:val="17"/>
        </w:numPr>
        <w:jc w:val="both"/>
        <w:rPr>
          <w:sz w:val="22"/>
          <w:szCs w:val="22"/>
          <w:lang w:eastAsia="en-US"/>
        </w:rPr>
      </w:pPr>
      <w:r w:rsidRPr="0016401C">
        <w:rPr>
          <w:sz w:val="22"/>
          <w:szCs w:val="22"/>
          <w:lang w:eastAsia="en-US"/>
        </w:rPr>
        <w:t>Особые требования к продукции (упаковка, технические характеристики, толеранс и т.д.)</w:t>
      </w:r>
      <w:r>
        <w:rPr>
          <w:sz w:val="22"/>
          <w:szCs w:val="22"/>
          <w:lang w:eastAsia="en-US"/>
        </w:rPr>
        <w:t xml:space="preserve">       толеранс +/- 5%.</w:t>
      </w:r>
    </w:p>
    <w:p w:rsidR="00262E54" w:rsidRDefault="00262E54" w:rsidP="00153340">
      <w:pPr>
        <w:numPr>
          <w:ilvl w:val="0"/>
          <w:numId w:val="17"/>
        </w:numPr>
        <w:jc w:val="both"/>
        <w:rPr>
          <w:sz w:val="22"/>
          <w:szCs w:val="22"/>
        </w:rPr>
      </w:pPr>
      <w:r w:rsidRPr="003A4244">
        <w:rPr>
          <w:sz w:val="22"/>
          <w:szCs w:val="22"/>
        </w:rPr>
        <w:t>Требования к качеству продукции</w:t>
      </w:r>
      <w:r>
        <w:rPr>
          <w:sz w:val="22"/>
          <w:szCs w:val="22"/>
        </w:rPr>
        <w:t>: В соответствии с Техническим заданием.</w:t>
      </w:r>
    </w:p>
    <w:p w:rsidR="00262E54" w:rsidRPr="003A4244" w:rsidRDefault="00262E54" w:rsidP="00E01AD9">
      <w:pPr>
        <w:ind w:left="644"/>
        <w:jc w:val="both"/>
        <w:rPr>
          <w:sz w:val="22"/>
          <w:szCs w:val="22"/>
        </w:rPr>
      </w:pPr>
    </w:p>
    <w:p w:rsidR="00262E54" w:rsidRPr="00FE2F0B" w:rsidRDefault="00262E54" w:rsidP="00E01AD9">
      <w:pPr>
        <w:rPr>
          <w:sz w:val="22"/>
          <w:szCs w:val="22"/>
        </w:rPr>
      </w:pPr>
      <w:r w:rsidRPr="00FE2F0B">
        <w:rPr>
          <w:sz w:val="22"/>
          <w:szCs w:val="22"/>
        </w:rPr>
        <w:t xml:space="preserve">                   Поставщик                                                                             Покупатель</w:t>
      </w:r>
    </w:p>
    <w:p w:rsidR="00262E54" w:rsidRPr="003A4244" w:rsidRDefault="00262E54" w:rsidP="00E01AD9">
      <w:pPr>
        <w:rPr>
          <w:sz w:val="22"/>
          <w:szCs w:val="22"/>
        </w:rPr>
      </w:pPr>
    </w:p>
    <w:p w:rsidR="00262E54" w:rsidRPr="003A4244" w:rsidRDefault="00262E54" w:rsidP="00E01AD9">
      <w:pPr>
        <w:rPr>
          <w:sz w:val="22"/>
          <w:szCs w:val="22"/>
        </w:rPr>
      </w:pPr>
    </w:p>
    <w:p w:rsidR="00262E54" w:rsidRPr="00FE2F0B" w:rsidRDefault="00262E54" w:rsidP="00E01AD9">
      <w:pPr>
        <w:pStyle w:val="BodyText"/>
        <w:tabs>
          <w:tab w:val="left" w:pos="0"/>
        </w:tabs>
        <w:jc w:val="center"/>
        <w:rPr>
          <w:sz w:val="22"/>
          <w:szCs w:val="22"/>
        </w:rPr>
      </w:pPr>
      <w:r w:rsidRPr="003A4244">
        <w:rPr>
          <w:sz w:val="22"/>
          <w:szCs w:val="22"/>
        </w:rPr>
        <w:t xml:space="preserve">                   ________________</w:t>
      </w:r>
      <w:r>
        <w:rPr>
          <w:sz w:val="22"/>
          <w:szCs w:val="22"/>
        </w:rPr>
        <w:t>_ /                                        / _______________</w:t>
      </w:r>
      <w:r w:rsidRPr="003A4244">
        <w:rPr>
          <w:sz w:val="22"/>
          <w:szCs w:val="22"/>
        </w:rPr>
        <w:t>____</w:t>
      </w:r>
    </w:p>
    <w:p w:rsidR="00262E54" w:rsidRDefault="00262E54" w:rsidP="00153340">
      <w:pPr>
        <w:pStyle w:val="BodyText"/>
        <w:tabs>
          <w:tab w:val="left" w:pos="0"/>
        </w:tabs>
        <w:rPr>
          <w:sz w:val="22"/>
          <w:szCs w:val="22"/>
        </w:rPr>
      </w:pPr>
    </w:p>
    <w:p w:rsidR="00262E54" w:rsidRDefault="00262E54" w:rsidP="00153340">
      <w:pPr>
        <w:pStyle w:val="BodyText"/>
        <w:tabs>
          <w:tab w:val="left" w:pos="0"/>
        </w:tabs>
        <w:rPr>
          <w:sz w:val="22"/>
          <w:szCs w:val="22"/>
        </w:rPr>
      </w:pPr>
    </w:p>
    <w:p w:rsidR="00262E54" w:rsidRDefault="00262E54" w:rsidP="00153340">
      <w:pPr>
        <w:pStyle w:val="BodyText"/>
        <w:tabs>
          <w:tab w:val="left" w:pos="0"/>
        </w:tabs>
        <w:rPr>
          <w:sz w:val="22"/>
          <w:szCs w:val="22"/>
        </w:rPr>
      </w:pPr>
    </w:p>
    <w:p w:rsidR="00262E54" w:rsidRPr="00FE2F0B" w:rsidRDefault="00262E54" w:rsidP="00153340">
      <w:pPr>
        <w:pStyle w:val="BodyText"/>
        <w:tabs>
          <w:tab w:val="left" w:pos="0"/>
        </w:tabs>
        <w:rPr>
          <w:sz w:val="22"/>
          <w:szCs w:val="22"/>
        </w:rPr>
      </w:pPr>
    </w:p>
    <w:p w:rsidR="00262E54" w:rsidRDefault="00262E54" w:rsidP="00153340">
      <w:pPr>
        <w:pStyle w:val="BodyText"/>
        <w:tabs>
          <w:tab w:val="left" w:pos="0"/>
        </w:tabs>
        <w:rPr>
          <w:b/>
        </w:rPr>
      </w:pPr>
    </w:p>
    <w:p w:rsidR="00262E54" w:rsidRDefault="00262E54" w:rsidP="004B1091">
      <w:pPr>
        <w:jc w:val="right"/>
        <w:rPr>
          <w:color w:val="000000"/>
          <w:sz w:val="22"/>
          <w:szCs w:val="22"/>
        </w:rPr>
      </w:pPr>
      <w:r w:rsidRPr="003A4244">
        <w:rPr>
          <w:color w:val="000000"/>
          <w:sz w:val="22"/>
          <w:szCs w:val="22"/>
        </w:rPr>
        <w:t>Приложение №</w:t>
      </w:r>
      <w:r>
        <w:rPr>
          <w:color w:val="000000"/>
          <w:sz w:val="22"/>
          <w:szCs w:val="22"/>
        </w:rPr>
        <w:t>2</w:t>
      </w:r>
      <w:r w:rsidRPr="003A4244">
        <w:rPr>
          <w:color w:val="000000"/>
          <w:sz w:val="22"/>
          <w:szCs w:val="22"/>
        </w:rPr>
        <w:t xml:space="preserve"> </w:t>
      </w:r>
    </w:p>
    <w:p w:rsidR="00262E54" w:rsidRPr="003A4244" w:rsidRDefault="00262E54" w:rsidP="004B1091">
      <w:pPr>
        <w:jc w:val="right"/>
        <w:rPr>
          <w:color w:val="000000"/>
          <w:sz w:val="22"/>
          <w:szCs w:val="22"/>
        </w:rPr>
      </w:pPr>
      <w:r>
        <w:rPr>
          <w:color w:val="000000"/>
          <w:sz w:val="22"/>
          <w:szCs w:val="22"/>
        </w:rPr>
        <w:t>К договору № 2 лот 1 от</w:t>
      </w:r>
    </w:p>
    <w:p w:rsidR="00262E54" w:rsidRPr="003A4244" w:rsidRDefault="00262E54" w:rsidP="004B1091">
      <w:pPr>
        <w:jc w:val="center"/>
        <w:rPr>
          <w:color w:val="000000"/>
          <w:sz w:val="22"/>
          <w:szCs w:val="22"/>
        </w:rPr>
      </w:pPr>
    </w:p>
    <w:p w:rsidR="00262E54" w:rsidRPr="003A4244" w:rsidRDefault="00262E54" w:rsidP="004B1091">
      <w:pPr>
        <w:jc w:val="center"/>
        <w:rPr>
          <w:bCs/>
          <w:sz w:val="22"/>
          <w:szCs w:val="22"/>
          <w:lang w:eastAsia="en-US"/>
        </w:rPr>
      </w:pPr>
      <w:r w:rsidRPr="003A4244">
        <w:rPr>
          <w:bCs/>
          <w:sz w:val="22"/>
          <w:szCs w:val="22"/>
          <w:lang w:eastAsia="en-US"/>
        </w:rPr>
        <w:t xml:space="preserve">СПЕЦИФИКАЦИЯ  № </w:t>
      </w:r>
      <w:r>
        <w:rPr>
          <w:bCs/>
          <w:sz w:val="22"/>
          <w:szCs w:val="22"/>
          <w:lang w:eastAsia="en-US"/>
        </w:rPr>
        <w:t>2</w:t>
      </w:r>
      <w:r w:rsidRPr="003A4244">
        <w:rPr>
          <w:bCs/>
          <w:sz w:val="22"/>
          <w:szCs w:val="22"/>
          <w:lang w:eastAsia="en-US"/>
        </w:rPr>
        <w:t xml:space="preserve"> от «__» _____ 20___г.</w:t>
      </w:r>
    </w:p>
    <w:p w:rsidR="00262E54" w:rsidRPr="003A4244" w:rsidRDefault="00262E54" w:rsidP="004B1091">
      <w:pPr>
        <w:jc w:val="center"/>
        <w:rPr>
          <w:bCs/>
          <w:sz w:val="22"/>
          <w:szCs w:val="22"/>
          <w:lang w:eastAsia="en-US"/>
        </w:rPr>
      </w:pPr>
      <w:r w:rsidRPr="003A4244">
        <w:rPr>
          <w:bCs/>
          <w:sz w:val="22"/>
          <w:szCs w:val="22"/>
          <w:lang w:eastAsia="en-US"/>
        </w:rPr>
        <w:t xml:space="preserve">    к договору  №</w:t>
      </w:r>
      <w:r>
        <w:rPr>
          <w:bCs/>
          <w:sz w:val="22"/>
          <w:szCs w:val="22"/>
          <w:lang w:eastAsia="en-US"/>
        </w:rPr>
        <w:t xml:space="preserve"> 2 лот 1 </w:t>
      </w:r>
      <w:r w:rsidRPr="003A4244">
        <w:rPr>
          <w:bCs/>
          <w:sz w:val="22"/>
          <w:szCs w:val="22"/>
          <w:lang w:eastAsia="en-US"/>
        </w:rPr>
        <w:t>от «__» _____ 20___г.</w:t>
      </w:r>
    </w:p>
    <w:p w:rsidR="00262E54" w:rsidRPr="003A4244" w:rsidRDefault="00262E54" w:rsidP="004B1091">
      <w:pPr>
        <w:jc w:val="center"/>
        <w:rPr>
          <w:bCs/>
          <w:sz w:val="22"/>
          <w:szCs w:val="22"/>
          <w:lang w:eastAsia="en-US"/>
        </w:rPr>
      </w:pPr>
    </w:p>
    <w:p w:rsidR="00262E54" w:rsidRPr="003A4244" w:rsidRDefault="00262E54" w:rsidP="004B1091">
      <w:pPr>
        <w:jc w:val="center"/>
        <w:rPr>
          <w:sz w:val="22"/>
          <w:szCs w:val="22"/>
          <w:lang w:eastAsia="en-US"/>
        </w:rPr>
      </w:pPr>
    </w:p>
    <w:p w:rsidR="00262E54" w:rsidRPr="003A4244" w:rsidRDefault="00262E54" w:rsidP="004B1091">
      <w:pPr>
        <w:rPr>
          <w:sz w:val="22"/>
          <w:szCs w:val="22"/>
          <w:lang w:eastAsia="en-US"/>
        </w:rPr>
      </w:pPr>
      <w:r w:rsidRPr="003A4244">
        <w:rPr>
          <w:sz w:val="22"/>
          <w:szCs w:val="22"/>
          <w:lang w:eastAsia="en-US"/>
        </w:rPr>
        <w:t xml:space="preserve">         Поставщик: _________________________</w:t>
      </w:r>
    </w:p>
    <w:p w:rsidR="00262E54" w:rsidRPr="003A4244" w:rsidRDefault="00262E54" w:rsidP="004B1091">
      <w:pPr>
        <w:rPr>
          <w:sz w:val="22"/>
          <w:szCs w:val="22"/>
          <w:lang w:eastAsia="en-US"/>
        </w:rPr>
      </w:pPr>
      <w:r w:rsidRPr="003A4244">
        <w:rPr>
          <w:sz w:val="22"/>
          <w:szCs w:val="22"/>
          <w:lang w:eastAsia="en-US"/>
        </w:rPr>
        <w:t xml:space="preserve">         Изготовитель: ____________________________</w:t>
      </w:r>
    </w:p>
    <w:p w:rsidR="00262E54" w:rsidRPr="003A4244" w:rsidRDefault="00262E54" w:rsidP="004B1091">
      <w:pPr>
        <w:rPr>
          <w:sz w:val="22"/>
          <w:szCs w:val="22"/>
          <w:lang w:eastAsia="en-US"/>
        </w:rPr>
      </w:pPr>
      <w:r w:rsidRPr="003A4244">
        <w:rPr>
          <w:sz w:val="22"/>
          <w:szCs w:val="22"/>
          <w:lang w:eastAsia="en-US"/>
        </w:rPr>
        <w:t xml:space="preserve">         Покупатель: </w:t>
      </w:r>
      <w:r>
        <w:rPr>
          <w:sz w:val="22"/>
          <w:szCs w:val="22"/>
          <w:lang w:eastAsia="en-US"/>
        </w:rPr>
        <w:t>ОАО «ВПО «Точмаш» г.Владимир</w:t>
      </w:r>
    </w:p>
    <w:p w:rsidR="00262E54" w:rsidRPr="003A4244" w:rsidRDefault="00262E54" w:rsidP="004B1091">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6"/>
        <w:gridCol w:w="5686"/>
        <w:gridCol w:w="1176"/>
        <w:gridCol w:w="1323"/>
        <w:gridCol w:w="1402"/>
      </w:tblGrid>
      <w:tr w:rsidR="00262E54" w:rsidRPr="003A4244" w:rsidTr="006A65F6">
        <w:tc>
          <w:tcPr>
            <w:tcW w:w="588" w:type="dxa"/>
          </w:tcPr>
          <w:p w:rsidR="00262E54" w:rsidRPr="003A4244" w:rsidRDefault="00262E54" w:rsidP="006A65F6">
            <w:pPr>
              <w:jc w:val="both"/>
              <w:rPr>
                <w:lang w:eastAsia="en-US"/>
              </w:rPr>
            </w:pPr>
            <w:r w:rsidRPr="003A4244">
              <w:rPr>
                <w:sz w:val="22"/>
                <w:szCs w:val="22"/>
                <w:lang w:eastAsia="en-US"/>
              </w:rPr>
              <w:t>№</w:t>
            </w:r>
          </w:p>
          <w:p w:rsidR="00262E54" w:rsidRPr="003A4244" w:rsidRDefault="00262E54" w:rsidP="006A65F6">
            <w:pPr>
              <w:jc w:val="both"/>
              <w:rPr>
                <w:lang w:eastAsia="en-US"/>
              </w:rPr>
            </w:pPr>
            <w:r w:rsidRPr="003A4244">
              <w:rPr>
                <w:sz w:val="22"/>
                <w:szCs w:val="22"/>
                <w:lang w:eastAsia="en-US"/>
              </w:rPr>
              <w:t>п/п</w:t>
            </w:r>
          </w:p>
        </w:tc>
        <w:tc>
          <w:tcPr>
            <w:tcW w:w="5831" w:type="dxa"/>
          </w:tcPr>
          <w:p w:rsidR="00262E54" w:rsidRPr="003A4244" w:rsidRDefault="00262E54" w:rsidP="006A65F6">
            <w:pPr>
              <w:jc w:val="center"/>
              <w:rPr>
                <w:lang w:eastAsia="en-US"/>
              </w:rPr>
            </w:pPr>
          </w:p>
          <w:p w:rsidR="00262E54" w:rsidRPr="003A4244" w:rsidRDefault="00262E54" w:rsidP="006A65F6">
            <w:pPr>
              <w:jc w:val="center"/>
              <w:rPr>
                <w:lang w:eastAsia="en-US"/>
              </w:rPr>
            </w:pPr>
            <w:r w:rsidRPr="003A4244">
              <w:rPr>
                <w:sz w:val="22"/>
                <w:szCs w:val="22"/>
                <w:lang w:eastAsia="en-US"/>
              </w:rPr>
              <w:t>Наименование и обозначение продукции</w:t>
            </w:r>
          </w:p>
        </w:tc>
        <w:tc>
          <w:tcPr>
            <w:tcW w:w="978" w:type="dxa"/>
          </w:tcPr>
          <w:p w:rsidR="00262E54" w:rsidRPr="003A4244" w:rsidRDefault="00262E54" w:rsidP="006A65F6">
            <w:pPr>
              <w:jc w:val="center"/>
              <w:rPr>
                <w:lang w:eastAsia="en-US"/>
              </w:rPr>
            </w:pPr>
          </w:p>
          <w:p w:rsidR="00262E54" w:rsidRPr="003A4244" w:rsidRDefault="00262E54" w:rsidP="006A65F6">
            <w:pPr>
              <w:ind w:right="-57"/>
              <w:contextualSpacing/>
              <w:jc w:val="center"/>
              <w:rPr>
                <w:lang w:eastAsia="en-US"/>
              </w:rPr>
            </w:pPr>
            <w:r w:rsidRPr="003A4244">
              <w:rPr>
                <w:sz w:val="22"/>
                <w:szCs w:val="22"/>
                <w:lang w:eastAsia="en-US"/>
              </w:rPr>
              <w:t>Кол-во</w:t>
            </w:r>
          </w:p>
          <w:p w:rsidR="00262E54" w:rsidRPr="003A4244" w:rsidRDefault="00262E54" w:rsidP="006A65F6">
            <w:pPr>
              <w:ind w:left="-182" w:right="-190"/>
              <w:contextualSpacing/>
              <w:jc w:val="center"/>
              <w:rPr>
                <w:lang w:eastAsia="en-US"/>
              </w:rPr>
            </w:pPr>
            <w:r w:rsidRPr="003A4244">
              <w:rPr>
                <w:sz w:val="22"/>
                <w:szCs w:val="22"/>
                <w:lang w:eastAsia="en-US"/>
              </w:rPr>
              <w:t>(Ед. изм.)</w:t>
            </w:r>
          </w:p>
        </w:tc>
        <w:tc>
          <w:tcPr>
            <w:tcW w:w="1346" w:type="dxa"/>
          </w:tcPr>
          <w:p w:rsidR="00262E54" w:rsidRPr="003A4244" w:rsidRDefault="00262E54" w:rsidP="006A65F6">
            <w:pPr>
              <w:ind w:left="-167" w:right="-148"/>
              <w:contextualSpacing/>
              <w:jc w:val="center"/>
              <w:rPr>
                <w:lang w:eastAsia="en-US"/>
              </w:rPr>
            </w:pPr>
            <w:r w:rsidRPr="003A4244">
              <w:rPr>
                <w:sz w:val="22"/>
                <w:szCs w:val="22"/>
                <w:lang w:eastAsia="en-US"/>
              </w:rPr>
              <w:t xml:space="preserve">Цена </w:t>
            </w:r>
          </w:p>
          <w:p w:rsidR="00262E54" w:rsidRPr="003A4244" w:rsidRDefault="00262E54" w:rsidP="006A65F6">
            <w:pPr>
              <w:ind w:left="-167" w:right="-148"/>
              <w:contextualSpacing/>
              <w:jc w:val="center"/>
              <w:rPr>
                <w:lang w:eastAsia="en-US"/>
              </w:rPr>
            </w:pPr>
            <w:r w:rsidRPr="003A4244">
              <w:rPr>
                <w:sz w:val="22"/>
                <w:szCs w:val="22"/>
                <w:lang w:eastAsia="en-US"/>
              </w:rPr>
              <w:t xml:space="preserve">без НДС   </w:t>
            </w:r>
          </w:p>
          <w:p w:rsidR="00262E54" w:rsidRPr="003A4244" w:rsidRDefault="00262E54" w:rsidP="006A65F6">
            <w:pPr>
              <w:jc w:val="center"/>
              <w:rPr>
                <w:lang w:eastAsia="en-US"/>
              </w:rPr>
            </w:pPr>
            <w:r w:rsidRPr="003A4244">
              <w:rPr>
                <w:sz w:val="22"/>
                <w:szCs w:val="22"/>
                <w:lang w:eastAsia="en-US"/>
              </w:rPr>
              <w:t>( руб.)</w:t>
            </w:r>
          </w:p>
        </w:tc>
        <w:tc>
          <w:tcPr>
            <w:tcW w:w="1430" w:type="dxa"/>
          </w:tcPr>
          <w:p w:rsidR="00262E54" w:rsidRPr="003A4244" w:rsidRDefault="00262E54" w:rsidP="006A65F6">
            <w:pPr>
              <w:ind w:left="-96" w:right="-148"/>
              <w:contextualSpacing/>
              <w:jc w:val="center"/>
              <w:rPr>
                <w:lang w:eastAsia="en-US"/>
              </w:rPr>
            </w:pPr>
            <w:r w:rsidRPr="003A4244">
              <w:rPr>
                <w:sz w:val="22"/>
                <w:szCs w:val="22"/>
                <w:lang w:eastAsia="en-US"/>
              </w:rPr>
              <w:t>Сумма</w:t>
            </w:r>
          </w:p>
          <w:p w:rsidR="00262E54" w:rsidRPr="003A4244" w:rsidRDefault="00262E54" w:rsidP="006A65F6">
            <w:pPr>
              <w:ind w:left="-96" w:right="-148"/>
              <w:contextualSpacing/>
              <w:jc w:val="center"/>
              <w:rPr>
                <w:lang w:eastAsia="en-US"/>
              </w:rPr>
            </w:pPr>
            <w:r w:rsidRPr="003A4244">
              <w:rPr>
                <w:sz w:val="22"/>
                <w:szCs w:val="22"/>
                <w:lang w:eastAsia="en-US"/>
              </w:rPr>
              <w:t xml:space="preserve">без НДС   </w:t>
            </w:r>
          </w:p>
          <w:p w:rsidR="00262E54" w:rsidRPr="003A4244" w:rsidRDefault="00262E54" w:rsidP="006A65F6">
            <w:pPr>
              <w:ind w:right="-148"/>
              <w:contextualSpacing/>
              <w:jc w:val="center"/>
              <w:rPr>
                <w:lang w:eastAsia="en-US"/>
              </w:rPr>
            </w:pPr>
            <w:r w:rsidRPr="003A4244">
              <w:rPr>
                <w:sz w:val="22"/>
                <w:szCs w:val="22"/>
                <w:lang w:eastAsia="en-US"/>
              </w:rPr>
              <w:t>( руб.)</w:t>
            </w:r>
          </w:p>
        </w:tc>
      </w:tr>
      <w:tr w:rsidR="00262E54" w:rsidRPr="003A4244" w:rsidTr="006A65F6">
        <w:tc>
          <w:tcPr>
            <w:tcW w:w="588" w:type="dxa"/>
          </w:tcPr>
          <w:p w:rsidR="00262E54" w:rsidRPr="003A4244" w:rsidRDefault="00262E54" w:rsidP="006A65F6">
            <w:pPr>
              <w:rPr>
                <w:lang w:eastAsia="en-US"/>
              </w:rPr>
            </w:pPr>
          </w:p>
          <w:p w:rsidR="00262E54" w:rsidRPr="003A4244" w:rsidRDefault="00262E54" w:rsidP="006A65F6">
            <w:pPr>
              <w:rPr>
                <w:lang w:eastAsia="en-US"/>
              </w:rPr>
            </w:pPr>
            <w:r w:rsidRPr="003A4244">
              <w:rPr>
                <w:sz w:val="22"/>
                <w:szCs w:val="22"/>
                <w:lang w:eastAsia="en-US"/>
              </w:rPr>
              <w:t xml:space="preserve">  1.</w:t>
            </w:r>
          </w:p>
        </w:tc>
        <w:tc>
          <w:tcPr>
            <w:tcW w:w="5831" w:type="dxa"/>
          </w:tcPr>
          <w:p w:rsidR="00262E54" w:rsidRPr="007A4A8C" w:rsidRDefault="00262E54" w:rsidP="006A65F6">
            <w:pPr>
              <w:autoSpaceDE w:val="0"/>
              <w:autoSpaceDN w:val="0"/>
              <w:adjustRightInd w:val="0"/>
              <w:rPr>
                <w:lang w:eastAsia="en-US"/>
              </w:rPr>
            </w:pPr>
            <w:r w:rsidRPr="007A4A8C">
              <w:rPr>
                <w:bCs/>
                <w:sz w:val="22"/>
                <w:szCs w:val="22"/>
              </w:rPr>
              <w:t>Труба 171х7 Ст20 КРАТНАЯ 855 ММ В ПРЕДЕЛАХ 14 КРАТ НЕ МЕНЕЕ</w:t>
            </w:r>
          </w:p>
          <w:p w:rsidR="00262E54" w:rsidRPr="003A4244" w:rsidRDefault="00262E54" w:rsidP="006A65F6">
            <w:pPr>
              <w:ind w:right="-4"/>
              <w:contextualSpacing/>
              <w:rPr>
                <w:lang w:eastAsia="en-US"/>
              </w:rPr>
            </w:pPr>
          </w:p>
        </w:tc>
        <w:tc>
          <w:tcPr>
            <w:tcW w:w="978" w:type="dxa"/>
          </w:tcPr>
          <w:p w:rsidR="00262E54" w:rsidRPr="008E17E1" w:rsidRDefault="00262E54" w:rsidP="005F4A98">
            <w:pPr>
              <w:jc w:val="center"/>
              <w:rPr>
                <w:lang w:eastAsia="en-US"/>
              </w:rPr>
            </w:pPr>
            <w:r>
              <w:rPr>
                <w:lang w:eastAsia="en-US"/>
              </w:rPr>
              <w:t>________</w:t>
            </w:r>
            <w:bookmarkStart w:id="1" w:name="_GoBack"/>
            <w:bookmarkEnd w:id="1"/>
            <w:r w:rsidRPr="008E17E1">
              <w:rPr>
                <w:lang w:eastAsia="en-US"/>
              </w:rPr>
              <w:t xml:space="preserve"> тн</w:t>
            </w:r>
          </w:p>
        </w:tc>
        <w:tc>
          <w:tcPr>
            <w:tcW w:w="1346" w:type="dxa"/>
          </w:tcPr>
          <w:p w:rsidR="00262E54" w:rsidRPr="003A4244" w:rsidRDefault="00262E54" w:rsidP="006A65F6">
            <w:pPr>
              <w:jc w:val="center"/>
              <w:rPr>
                <w:lang w:eastAsia="en-US"/>
              </w:rPr>
            </w:pPr>
          </w:p>
        </w:tc>
        <w:tc>
          <w:tcPr>
            <w:tcW w:w="1430" w:type="dxa"/>
          </w:tcPr>
          <w:p w:rsidR="00262E54" w:rsidRPr="003A4244" w:rsidRDefault="00262E54" w:rsidP="006A65F6">
            <w:pPr>
              <w:jc w:val="center"/>
              <w:rPr>
                <w:lang w:eastAsia="en-US"/>
              </w:rPr>
            </w:pPr>
          </w:p>
        </w:tc>
      </w:tr>
      <w:tr w:rsidR="00262E54" w:rsidRPr="003A4244" w:rsidTr="006A65F6">
        <w:tc>
          <w:tcPr>
            <w:tcW w:w="8743" w:type="dxa"/>
            <w:gridSpan w:val="4"/>
          </w:tcPr>
          <w:p w:rsidR="00262E54" w:rsidRPr="003A4244" w:rsidRDefault="00262E54" w:rsidP="006A65F6">
            <w:pPr>
              <w:jc w:val="center"/>
              <w:rPr>
                <w:lang w:eastAsia="en-US"/>
              </w:rPr>
            </w:pPr>
            <w:r w:rsidRPr="003A4244">
              <w:rPr>
                <w:sz w:val="22"/>
                <w:szCs w:val="22"/>
                <w:lang w:eastAsia="en-US"/>
              </w:rPr>
              <w:t>Всего без НДС:</w:t>
            </w:r>
          </w:p>
        </w:tc>
        <w:tc>
          <w:tcPr>
            <w:tcW w:w="1430" w:type="dxa"/>
          </w:tcPr>
          <w:p w:rsidR="00262E54" w:rsidRPr="003A4244" w:rsidRDefault="00262E54" w:rsidP="006A65F6">
            <w:pPr>
              <w:jc w:val="center"/>
              <w:rPr>
                <w:lang w:eastAsia="en-US"/>
              </w:rPr>
            </w:pPr>
          </w:p>
        </w:tc>
      </w:tr>
      <w:tr w:rsidR="00262E54" w:rsidRPr="003A4244" w:rsidTr="006A65F6">
        <w:tc>
          <w:tcPr>
            <w:tcW w:w="8743" w:type="dxa"/>
            <w:gridSpan w:val="4"/>
          </w:tcPr>
          <w:p w:rsidR="00262E54" w:rsidRPr="003A4244" w:rsidRDefault="00262E54" w:rsidP="006A65F6">
            <w:pPr>
              <w:jc w:val="center"/>
              <w:rPr>
                <w:lang w:eastAsia="en-US"/>
              </w:rPr>
            </w:pPr>
            <w:r w:rsidRPr="003A4244">
              <w:rPr>
                <w:sz w:val="22"/>
                <w:szCs w:val="22"/>
                <w:lang w:eastAsia="en-US"/>
              </w:rPr>
              <w:t>Сумма НДС:</w:t>
            </w:r>
          </w:p>
        </w:tc>
        <w:tc>
          <w:tcPr>
            <w:tcW w:w="1430" w:type="dxa"/>
          </w:tcPr>
          <w:p w:rsidR="00262E54" w:rsidRPr="003A4244" w:rsidRDefault="00262E54" w:rsidP="006A65F6">
            <w:pPr>
              <w:jc w:val="center"/>
              <w:rPr>
                <w:lang w:eastAsia="en-US"/>
              </w:rPr>
            </w:pPr>
          </w:p>
        </w:tc>
      </w:tr>
      <w:tr w:rsidR="00262E54" w:rsidRPr="003A4244" w:rsidTr="006A65F6">
        <w:tc>
          <w:tcPr>
            <w:tcW w:w="8743" w:type="dxa"/>
            <w:gridSpan w:val="4"/>
          </w:tcPr>
          <w:p w:rsidR="00262E54" w:rsidRPr="003A4244" w:rsidRDefault="00262E54" w:rsidP="006A65F6">
            <w:pPr>
              <w:jc w:val="center"/>
              <w:rPr>
                <w:lang w:eastAsia="en-US"/>
              </w:rPr>
            </w:pPr>
            <w:r w:rsidRPr="003A4244">
              <w:rPr>
                <w:sz w:val="22"/>
                <w:szCs w:val="22"/>
                <w:lang w:eastAsia="en-US"/>
              </w:rPr>
              <w:t>ИТОГО с НДС:</w:t>
            </w:r>
          </w:p>
        </w:tc>
        <w:tc>
          <w:tcPr>
            <w:tcW w:w="1430" w:type="dxa"/>
          </w:tcPr>
          <w:p w:rsidR="00262E54" w:rsidRPr="003A4244" w:rsidRDefault="00262E54" w:rsidP="006A65F6">
            <w:pPr>
              <w:jc w:val="center"/>
              <w:rPr>
                <w:lang w:eastAsia="en-US"/>
              </w:rPr>
            </w:pPr>
          </w:p>
        </w:tc>
      </w:tr>
    </w:tbl>
    <w:p w:rsidR="00262E54" w:rsidRPr="003A4244" w:rsidRDefault="00262E54" w:rsidP="004B1091">
      <w:pPr>
        <w:jc w:val="both"/>
        <w:rPr>
          <w:sz w:val="22"/>
          <w:szCs w:val="22"/>
        </w:rPr>
      </w:pPr>
    </w:p>
    <w:p w:rsidR="00262E54" w:rsidRPr="003A4244" w:rsidRDefault="00262E54" w:rsidP="004B1091">
      <w:pPr>
        <w:ind w:firstLine="426"/>
        <w:jc w:val="both"/>
        <w:rPr>
          <w:sz w:val="22"/>
          <w:szCs w:val="22"/>
        </w:rPr>
      </w:pPr>
      <w:r w:rsidRPr="003A4244">
        <w:rPr>
          <w:sz w:val="22"/>
          <w:szCs w:val="22"/>
        </w:rPr>
        <w:t xml:space="preserve">Итого к оплате ______________ </w:t>
      </w:r>
      <w:r w:rsidRPr="003A4244">
        <w:rPr>
          <w:i/>
          <w:sz w:val="22"/>
          <w:szCs w:val="22"/>
        </w:rPr>
        <w:t>(цифрами и прописью)</w:t>
      </w:r>
      <w:r w:rsidRPr="003A4244">
        <w:rPr>
          <w:sz w:val="22"/>
          <w:szCs w:val="22"/>
        </w:rPr>
        <w:t xml:space="preserve"> руб. ____   коп., в том числе НДС (______%) – ________________ </w:t>
      </w:r>
      <w:r w:rsidRPr="003A4244">
        <w:rPr>
          <w:i/>
          <w:sz w:val="22"/>
          <w:szCs w:val="22"/>
        </w:rPr>
        <w:t>(цифрами и прописью)</w:t>
      </w:r>
      <w:r w:rsidRPr="003A4244">
        <w:rPr>
          <w:sz w:val="22"/>
          <w:szCs w:val="22"/>
        </w:rPr>
        <w:t xml:space="preserve"> руб. _____коп.,  </w:t>
      </w:r>
    </w:p>
    <w:p w:rsidR="00262E54" w:rsidRDefault="00262E54" w:rsidP="0006641D">
      <w:pPr>
        <w:numPr>
          <w:ilvl w:val="0"/>
          <w:numId w:val="21"/>
        </w:numPr>
        <w:jc w:val="both"/>
        <w:rPr>
          <w:sz w:val="22"/>
          <w:szCs w:val="22"/>
        </w:rPr>
      </w:pPr>
      <w:r>
        <w:rPr>
          <w:sz w:val="22"/>
          <w:szCs w:val="22"/>
        </w:rPr>
        <w:t xml:space="preserve">Спецификация № 2 действительна </w:t>
      </w:r>
      <w:r>
        <w:rPr>
          <w:spacing w:val="-6"/>
        </w:rPr>
        <w:t>в случае принятия решения о дополнительном объеме согласно п.1.7. настоящего Договора.</w:t>
      </w:r>
    </w:p>
    <w:p w:rsidR="00262E54" w:rsidRPr="003A4244" w:rsidRDefault="00262E54" w:rsidP="004C5AB7">
      <w:pPr>
        <w:numPr>
          <w:ilvl w:val="0"/>
          <w:numId w:val="21"/>
        </w:numPr>
        <w:jc w:val="both"/>
        <w:rPr>
          <w:sz w:val="22"/>
          <w:szCs w:val="22"/>
        </w:rPr>
      </w:pPr>
      <w:r w:rsidRPr="003A4244">
        <w:rPr>
          <w:sz w:val="22"/>
          <w:szCs w:val="22"/>
        </w:rPr>
        <w:t xml:space="preserve">Оплата продукции производится  Покупателем </w:t>
      </w:r>
      <w:r>
        <w:rPr>
          <w:sz w:val="22"/>
          <w:szCs w:val="22"/>
        </w:rPr>
        <w:t xml:space="preserve"> в течение 30 дней по факту поставки продукции на склад Покупателя. </w:t>
      </w:r>
    </w:p>
    <w:p w:rsidR="00262E54" w:rsidRPr="003A4244" w:rsidRDefault="00262E54" w:rsidP="004B1091">
      <w:pPr>
        <w:numPr>
          <w:ilvl w:val="0"/>
          <w:numId w:val="21"/>
        </w:numPr>
        <w:jc w:val="both"/>
        <w:rPr>
          <w:sz w:val="22"/>
          <w:szCs w:val="22"/>
          <w:lang w:eastAsia="en-US"/>
        </w:rPr>
      </w:pPr>
      <w:r w:rsidRPr="003A4244">
        <w:rPr>
          <w:sz w:val="22"/>
          <w:szCs w:val="22"/>
          <w:lang w:eastAsia="en-US"/>
        </w:rPr>
        <w:t xml:space="preserve"> Отгрузка продукции производится ________________ (автотранспортом, железнодорожным транспортом) </w:t>
      </w:r>
      <w:r w:rsidRPr="003A4244">
        <w:rPr>
          <w:i/>
          <w:sz w:val="22"/>
          <w:szCs w:val="22"/>
          <w:lang w:eastAsia="en-US"/>
        </w:rPr>
        <w:t>(выбрать нужное).</w:t>
      </w:r>
    </w:p>
    <w:p w:rsidR="00262E54" w:rsidRDefault="00262E54" w:rsidP="00625855">
      <w:pPr>
        <w:numPr>
          <w:ilvl w:val="0"/>
          <w:numId w:val="21"/>
        </w:numPr>
        <w:jc w:val="both"/>
        <w:rPr>
          <w:sz w:val="22"/>
          <w:szCs w:val="22"/>
          <w:lang w:eastAsia="en-US"/>
        </w:rPr>
      </w:pPr>
      <w:r w:rsidRPr="003A4244">
        <w:rPr>
          <w:sz w:val="22"/>
          <w:szCs w:val="22"/>
          <w:lang w:eastAsia="en-US"/>
        </w:rPr>
        <w:t>Место доставки продукции</w:t>
      </w:r>
      <w:r>
        <w:rPr>
          <w:sz w:val="22"/>
          <w:szCs w:val="22"/>
          <w:lang w:eastAsia="en-US"/>
        </w:rPr>
        <w:t>:</w:t>
      </w:r>
    </w:p>
    <w:p w:rsidR="00262E54" w:rsidRDefault="00262E54" w:rsidP="00625855">
      <w:pPr>
        <w:ind w:left="284"/>
        <w:jc w:val="both"/>
        <w:rPr>
          <w:sz w:val="22"/>
          <w:szCs w:val="22"/>
          <w:lang w:eastAsia="en-US"/>
        </w:rPr>
      </w:pPr>
      <w:r>
        <w:rPr>
          <w:sz w:val="22"/>
          <w:szCs w:val="22"/>
          <w:lang w:eastAsia="en-US"/>
        </w:rPr>
        <w:t>-</w:t>
      </w:r>
      <w:r w:rsidRPr="003A4244">
        <w:rPr>
          <w:sz w:val="22"/>
          <w:szCs w:val="22"/>
          <w:lang w:eastAsia="en-US"/>
        </w:rPr>
        <w:t xml:space="preserve"> </w:t>
      </w:r>
      <w:r>
        <w:rPr>
          <w:sz w:val="22"/>
          <w:szCs w:val="22"/>
          <w:lang w:eastAsia="en-US"/>
        </w:rPr>
        <w:t>железнодорожным транспортом</w:t>
      </w:r>
      <w:r w:rsidRPr="003A4244">
        <w:rPr>
          <w:sz w:val="22"/>
          <w:szCs w:val="22"/>
          <w:lang w:eastAsia="en-US"/>
        </w:rPr>
        <w:t>:</w:t>
      </w:r>
      <w:r>
        <w:rPr>
          <w:sz w:val="22"/>
          <w:szCs w:val="22"/>
          <w:lang w:eastAsia="en-US"/>
        </w:rPr>
        <w:t xml:space="preserve"> станция назначения 262704 Владимир Горьковская п/путь грузополучателя (ОАО «ВПО «Точмаш»</w:t>
      </w:r>
      <w:r w:rsidRPr="003A4244">
        <w:rPr>
          <w:sz w:val="22"/>
          <w:szCs w:val="22"/>
          <w:lang w:eastAsia="en-US"/>
        </w:rPr>
        <w:t xml:space="preserve"> </w:t>
      </w:r>
      <w:r>
        <w:rPr>
          <w:sz w:val="22"/>
          <w:szCs w:val="22"/>
          <w:lang w:eastAsia="en-US"/>
        </w:rPr>
        <w:t>3871);</w:t>
      </w:r>
    </w:p>
    <w:p w:rsidR="00262E54" w:rsidRPr="003A4244" w:rsidRDefault="00262E54" w:rsidP="00625855">
      <w:pPr>
        <w:ind w:left="284"/>
        <w:jc w:val="both"/>
        <w:rPr>
          <w:sz w:val="22"/>
          <w:szCs w:val="22"/>
          <w:lang w:eastAsia="en-US"/>
        </w:rPr>
      </w:pPr>
      <w:r>
        <w:rPr>
          <w:sz w:val="22"/>
          <w:szCs w:val="22"/>
          <w:lang w:eastAsia="en-US"/>
        </w:rPr>
        <w:t>- автомобильным транспортом: 600007, г.Владимир, ул. Северная, д.1а.</w:t>
      </w:r>
    </w:p>
    <w:p w:rsidR="00262E54" w:rsidRPr="003A4244" w:rsidRDefault="00262E54" w:rsidP="00625855">
      <w:pPr>
        <w:ind w:left="284"/>
        <w:jc w:val="both"/>
        <w:rPr>
          <w:sz w:val="22"/>
          <w:szCs w:val="22"/>
          <w:lang w:eastAsia="en-US"/>
        </w:rPr>
      </w:pPr>
      <w:r w:rsidRPr="003A4244">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262E54" w:rsidRPr="00666793" w:rsidRDefault="00262E54" w:rsidP="00666793">
      <w:pPr>
        <w:numPr>
          <w:ilvl w:val="0"/>
          <w:numId w:val="21"/>
        </w:numPr>
        <w:jc w:val="both"/>
        <w:rPr>
          <w:sz w:val="22"/>
          <w:szCs w:val="22"/>
          <w:lang w:eastAsia="en-US"/>
        </w:rPr>
      </w:pPr>
      <w:r w:rsidRPr="003B68A5">
        <w:rPr>
          <w:sz w:val="22"/>
          <w:szCs w:val="22"/>
          <w:lang w:eastAsia="en-US"/>
        </w:rPr>
        <w:t>Срок пос</w:t>
      </w:r>
      <w:r>
        <w:rPr>
          <w:sz w:val="22"/>
          <w:szCs w:val="22"/>
          <w:lang w:eastAsia="en-US"/>
        </w:rPr>
        <w:t>тавки  продукции: в течение 2015</w:t>
      </w:r>
      <w:r w:rsidRPr="003B68A5">
        <w:rPr>
          <w:sz w:val="22"/>
          <w:szCs w:val="22"/>
          <w:lang w:eastAsia="en-US"/>
        </w:rPr>
        <w:t xml:space="preserve"> года</w:t>
      </w:r>
      <w:r>
        <w:rPr>
          <w:sz w:val="22"/>
          <w:szCs w:val="22"/>
          <w:lang w:eastAsia="en-US"/>
        </w:rPr>
        <w:t xml:space="preserve"> равномерно </w:t>
      </w:r>
      <w:r w:rsidRPr="003B68A5">
        <w:rPr>
          <w:sz w:val="22"/>
          <w:szCs w:val="22"/>
          <w:lang w:eastAsia="en-US"/>
        </w:rPr>
        <w:t xml:space="preserve">на основании письменных заявок Покупателя. Заявка направляется с использованием средств факсимильной связи с факса Покупателя (4922) 47-35-43 на факс Поставщика _______________, либо с адреса электронной почты Покупателя </w:t>
      </w:r>
      <w:hyperlink r:id="rId10" w:history="1">
        <w:r w:rsidRPr="00FE2F0B">
          <w:rPr>
            <w:sz w:val="22"/>
            <w:szCs w:val="22"/>
            <w:lang w:eastAsia="en-US"/>
          </w:rPr>
          <w:t>metall@vpotochmash.org</w:t>
        </w:r>
      </w:hyperlink>
      <w:r w:rsidRPr="003B68A5">
        <w:rPr>
          <w:sz w:val="22"/>
          <w:szCs w:val="22"/>
          <w:lang w:eastAsia="en-US"/>
        </w:rPr>
        <w:t xml:space="preserve"> на адрес электронной почты Поставщика ________________ (ориентировочно 1 раз в месяц).</w:t>
      </w:r>
    </w:p>
    <w:p w:rsidR="00262E54" w:rsidRPr="00666793" w:rsidRDefault="00262E54" w:rsidP="00666793">
      <w:pPr>
        <w:numPr>
          <w:ilvl w:val="0"/>
          <w:numId w:val="21"/>
        </w:numPr>
        <w:jc w:val="both"/>
        <w:rPr>
          <w:sz w:val="22"/>
          <w:szCs w:val="22"/>
          <w:lang w:eastAsia="en-US"/>
        </w:rPr>
      </w:pPr>
      <w:r w:rsidRPr="00FE2F0B">
        <w:rPr>
          <w:sz w:val="22"/>
          <w:szCs w:val="22"/>
          <w:lang w:eastAsia="en-US"/>
        </w:rPr>
        <w:t>Транспортные расходы и прочие расходы в том числе:___________________ включаются/ не включаются в стоимость продукции (выбрать нужное)</w:t>
      </w:r>
    </w:p>
    <w:p w:rsidR="00262E54" w:rsidRPr="00666793" w:rsidRDefault="00262E54" w:rsidP="00666793">
      <w:pPr>
        <w:numPr>
          <w:ilvl w:val="0"/>
          <w:numId w:val="21"/>
        </w:numPr>
        <w:jc w:val="both"/>
        <w:rPr>
          <w:sz w:val="22"/>
          <w:szCs w:val="22"/>
          <w:lang w:eastAsia="en-US"/>
        </w:rPr>
      </w:pPr>
      <w:r w:rsidRPr="00FE2F0B">
        <w:rPr>
          <w:sz w:val="22"/>
          <w:szCs w:val="22"/>
          <w:lang w:eastAsia="en-US"/>
        </w:rPr>
        <w:t>Другие существенные условия договора (наличие сертификатов, паспорта качества и т.д.)_________.</w:t>
      </w:r>
    </w:p>
    <w:p w:rsidR="00262E54" w:rsidRPr="00831AAA" w:rsidRDefault="00262E54" w:rsidP="00625855">
      <w:pPr>
        <w:numPr>
          <w:ilvl w:val="0"/>
          <w:numId w:val="21"/>
        </w:numPr>
        <w:jc w:val="both"/>
        <w:rPr>
          <w:sz w:val="22"/>
          <w:szCs w:val="22"/>
          <w:lang w:eastAsia="en-US"/>
        </w:rPr>
      </w:pPr>
      <w:r w:rsidRPr="0016401C">
        <w:rPr>
          <w:sz w:val="22"/>
          <w:szCs w:val="22"/>
          <w:lang w:eastAsia="en-US"/>
        </w:rPr>
        <w:t>Особые требования к продукции (упаковка, технические характеристики, толеранс и т.д.)</w:t>
      </w:r>
      <w:r>
        <w:rPr>
          <w:sz w:val="22"/>
          <w:szCs w:val="22"/>
          <w:lang w:eastAsia="en-US"/>
        </w:rPr>
        <w:t xml:space="preserve">       толеранс +/- 5%.</w:t>
      </w:r>
    </w:p>
    <w:p w:rsidR="00262E54" w:rsidRDefault="00262E54" w:rsidP="004B1091">
      <w:pPr>
        <w:numPr>
          <w:ilvl w:val="0"/>
          <w:numId w:val="21"/>
        </w:numPr>
        <w:jc w:val="both"/>
        <w:rPr>
          <w:sz w:val="22"/>
          <w:szCs w:val="22"/>
          <w:lang w:eastAsia="en-US"/>
        </w:rPr>
      </w:pPr>
      <w:r w:rsidRPr="003A4244">
        <w:rPr>
          <w:sz w:val="22"/>
          <w:szCs w:val="22"/>
          <w:lang w:eastAsia="en-US"/>
        </w:rPr>
        <w:t>Требования к качеству продукции</w:t>
      </w:r>
      <w:r>
        <w:rPr>
          <w:sz w:val="22"/>
          <w:szCs w:val="22"/>
          <w:lang w:eastAsia="en-US"/>
        </w:rPr>
        <w:t>: В соответствии с Техническим заданием.</w:t>
      </w:r>
    </w:p>
    <w:p w:rsidR="00262E54" w:rsidRPr="003A4244" w:rsidRDefault="00262E54" w:rsidP="004B1091">
      <w:pPr>
        <w:ind w:left="644"/>
        <w:jc w:val="both"/>
        <w:rPr>
          <w:sz w:val="22"/>
          <w:szCs w:val="22"/>
          <w:lang w:eastAsia="en-US"/>
        </w:rPr>
      </w:pPr>
    </w:p>
    <w:p w:rsidR="00262E54" w:rsidRPr="003A4244" w:rsidRDefault="00262E54" w:rsidP="004B1091">
      <w:pPr>
        <w:rPr>
          <w:bCs/>
          <w:sz w:val="22"/>
          <w:szCs w:val="22"/>
          <w:lang w:eastAsia="en-US"/>
        </w:rPr>
      </w:pPr>
      <w:r w:rsidRPr="003A4244">
        <w:rPr>
          <w:bCs/>
          <w:sz w:val="22"/>
          <w:szCs w:val="22"/>
          <w:lang w:eastAsia="en-US"/>
        </w:rPr>
        <w:t xml:space="preserve">                   Поставщик                                                                             Покупатель</w:t>
      </w:r>
    </w:p>
    <w:p w:rsidR="00262E54" w:rsidRPr="003A4244" w:rsidRDefault="00262E54" w:rsidP="004B1091">
      <w:pPr>
        <w:rPr>
          <w:sz w:val="22"/>
          <w:szCs w:val="22"/>
          <w:lang w:eastAsia="en-US"/>
        </w:rPr>
      </w:pPr>
    </w:p>
    <w:p w:rsidR="00262E54" w:rsidRPr="003A4244" w:rsidRDefault="00262E54" w:rsidP="004B1091">
      <w:pPr>
        <w:rPr>
          <w:sz w:val="22"/>
          <w:szCs w:val="22"/>
          <w:lang w:eastAsia="en-US"/>
        </w:rPr>
      </w:pPr>
    </w:p>
    <w:p w:rsidR="00262E54" w:rsidRDefault="00262E54" w:rsidP="0006641D">
      <w:pPr>
        <w:pStyle w:val="BodyText"/>
        <w:tabs>
          <w:tab w:val="left" w:pos="0"/>
        </w:tabs>
        <w:jc w:val="center"/>
        <w:rPr>
          <w:sz w:val="22"/>
          <w:szCs w:val="22"/>
          <w:lang w:eastAsia="en-US"/>
        </w:rPr>
      </w:pPr>
      <w:r w:rsidRPr="003A4244">
        <w:rPr>
          <w:sz w:val="22"/>
          <w:szCs w:val="22"/>
          <w:lang w:eastAsia="en-US"/>
        </w:rPr>
        <w:t xml:space="preserve">                   ________________</w:t>
      </w:r>
      <w:r>
        <w:rPr>
          <w:sz w:val="22"/>
          <w:szCs w:val="22"/>
          <w:lang w:eastAsia="en-US"/>
        </w:rPr>
        <w:t>_ /                                        / _______________</w:t>
      </w:r>
      <w:r w:rsidRPr="003A4244">
        <w:rPr>
          <w:sz w:val="22"/>
          <w:szCs w:val="22"/>
          <w:lang w:eastAsia="en-US"/>
        </w:rPr>
        <w:t>____</w:t>
      </w:r>
    </w:p>
    <w:p w:rsidR="00262E54" w:rsidRDefault="00262E54" w:rsidP="0006641D">
      <w:pPr>
        <w:pStyle w:val="BodyText"/>
        <w:tabs>
          <w:tab w:val="left" w:pos="0"/>
        </w:tabs>
        <w:jc w:val="center"/>
        <w:rPr>
          <w:sz w:val="22"/>
          <w:szCs w:val="22"/>
          <w:lang w:eastAsia="en-US"/>
        </w:rPr>
      </w:pPr>
    </w:p>
    <w:p w:rsidR="00262E54" w:rsidRDefault="00262E54" w:rsidP="0006641D">
      <w:pPr>
        <w:pStyle w:val="BodyText"/>
        <w:tabs>
          <w:tab w:val="left" w:pos="0"/>
        </w:tabs>
        <w:jc w:val="center"/>
        <w:rPr>
          <w:sz w:val="22"/>
          <w:szCs w:val="22"/>
          <w:lang w:eastAsia="en-US"/>
        </w:rPr>
      </w:pPr>
    </w:p>
    <w:p w:rsidR="00262E54" w:rsidRDefault="00262E54" w:rsidP="0006641D">
      <w:pPr>
        <w:pStyle w:val="BodyText"/>
        <w:tabs>
          <w:tab w:val="left" w:pos="0"/>
        </w:tabs>
        <w:jc w:val="center"/>
        <w:rPr>
          <w:sz w:val="22"/>
          <w:szCs w:val="22"/>
          <w:lang w:eastAsia="en-US"/>
        </w:rPr>
      </w:pPr>
    </w:p>
    <w:p w:rsidR="00262E54" w:rsidRDefault="00262E54" w:rsidP="00737161">
      <w:pPr>
        <w:jc w:val="right"/>
        <w:rPr>
          <w:color w:val="000000"/>
          <w:sz w:val="22"/>
          <w:szCs w:val="22"/>
        </w:rPr>
      </w:pPr>
      <w:r w:rsidRPr="003A4244">
        <w:rPr>
          <w:color w:val="000000"/>
          <w:sz w:val="22"/>
          <w:szCs w:val="22"/>
        </w:rPr>
        <w:t>Приложение №</w:t>
      </w:r>
      <w:r>
        <w:rPr>
          <w:color w:val="000000"/>
          <w:sz w:val="22"/>
          <w:szCs w:val="22"/>
        </w:rPr>
        <w:t>3</w:t>
      </w:r>
      <w:r w:rsidRPr="003A4244">
        <w:rPr>
          <w:color w:val="000000"/>
          <w:sz w:val="22"/>
          <w:szCs w:val="22"/>
        </w:rPr>
        <w:t xml:space="preserve"> </w:t>
      </w:r>
    </w:p>
    <w:p w:rsidR="00262E54" w:rsidRPr="003A4244" w:rsidRDefault="00262E54" w:rsidP="00737161">
      <w:pPr>
        <w:jc w:val="right"/>
        <w:rPr>
          <w:color w:val="000000"/>
          <w:sz w:val="22"/>
          <w:szCs w:val="22"/>
        </w:rPr>
      </w:pPr>
      <w:r>
        <w:rPr>
          <w:color w:val="000000"/>
          <w:sz w:val="22"/>
          <w:szCs w:val="22"/>
        </w:rPr>
        <w:t>К договору № 2 лот 1 от</w:t>
      </w:r>
    </w:p>
    <w:p w:rsidR="00262E54" w:rsidRPr="003A4244" w:rsidRDefault="00262E54" w:rsidP="00737161">
      <w:pPr>
        <w:jc w:val="center"/>
        <w:rPr>
          <w:color w:val="000000"/>
          <w:sz w:val="22"/>
          <w:szCs w:val="22"/>
        </w:rPr>
      </w:pPr>
    </w:p>
    <w:p w:rsidR="00262E54" w:rsidRPr="00BC6BB6" w:rsidRDefault="00262E54" w:rsidP="00737161">
      <w:pPr>
        <w:jc w:val="center"/>
        <w:rPr>
          <w:bCs/>
          <w:sz w:val="28"/>
          <w:szCs w:val="22"/>
          <w:lang w:eastAsia="en-US"/>
        </w:rPr>
      </w:pPr>
      <w:r w:rsidRPr="00BC6BB6">
        <w:rPr>
          <w:bCs/>
          <w:sz w:val="28"/>
          <w:szCs w:val="22"/>
          <w:lang w:eastAsia="en-US"/>
        </w:rPr>
        <w:t>Техническое задание</w:t>
      </w:r>
    </w:p>
    <w:p w:rsidR="00262E54" w:rsidRPr="00B5345C" w:rsidRDefault="00262E54" w:rsidP="0006641D">
      <w:pPr>
        <w:pStyle w:val="BodyText"/>
        <w:tabs>
          <w:tab w:val="left" w:pos="0"/>
        </w:tabs>
        <w:jc w:val="center"/>
        <w:rPr>
          <w:b/>
        </w:rPr>
      </w:pPr>
    </w:p>
    <w:sectPr w:rsidR="00262E54" w:rsidRPr="00B5345C" w:rsidSect="00DD7568">
      <w:headerReference w:type="default" r:id="rId11"/>
      <w:footerReference w:type="default" r:id="rId12"/>
      <w:pgSz w:w="11906" w:h="16838"/>
      <w:pgMar w:top="567" w:right="794" w:bottom="567" w:left="1134" w:header="709" w:footer="26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E54" w:rsidRDefault="00262E54" w:rsidP="00622D44">
      <w:r>
        <w:separator/>
      </w:r>
    </w:p>
  </w:endnote>
  <w:endnote w:type="continuationSeparator" w:id="0">
    <w:p w:rsidR="00262E54" w:rsidRDefault="00262E54" w:rsidP="00622D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E54" w:rsidRDefault="00262E54">
    <w:pPr>
      <w:pStyle w:val="Footer"/>
      <w:jc w:val="right"/>
    </w:pPr>
    <w:fldSimple w:instr=" PAGE   \* MERGEFORMAT ">
      <w:r>
        <w:rPr>
          <w:noProof/>
        </w:rPr>
        <w:t>6</w:t>
      </w:r>
    </w:fldSimple>
  </w:p>
  <w:p w:rsidR="00262E54" w:rsidRDefault="00262E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E54" w:rsidRDefault="00262E54" w:rsidP="00622D44">
      <w:r>
        <w:separator/>
      </w:r>
    </w:p>
  </w:footnote>
  <w:footnote w:type="continuationSeparator" w:id="0">
    <w:p w:rsidR="00262E54" w:rsidRDefault="00262E54" w:rsidP="00622D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E54" w:rsidRDefault="00262E54" w:rsidP="00130BB4">
    <w:pPr>
      <w:pStyle w:val="Header"/>
      <w:tabs>
        <w:tab w:val="left" w:pos="217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EFC5094"/>
    <w:multiLevelType w:val="multilevel"/>
    <w:tmpl w:val="813A273C"/>
    <w:lvl w:ilvl="0">
      <w:start w:val="4"/>
      <w:numFmt w:val="decimal"/>
      <w:lvlText w:val="%1."/>
      <w:lvlJc w:val="left"/>
      <w:pPr>
        <w:ind w:left="720" w:hanging="720"/>
      </w:pPr>
      <w:rPr>
        <w:rFonts w:cs="Times New Roman" w:hint="default"/>
      </w:rPr>
    </w:lvl>
    <w:lvl w:ilvl="1">
      <w:start w:val="3"/>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571"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1FAB0C6C"/>
    <w:multiLevelType w:val="multilevel"/>
    <w:tmpl w:val="59E039D4"/>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5">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5AB31D4"/>
    <w:multiLevelType w:val="multilevel"/>
    <w:tmpl w:val="DFF8D544"/>
    <w:lvl w:ilvl="0">
      <w:start w:val="1"/>
      <w:numFmt w:val="decimal"/>
      <w:lvlText w:val="%1."/>
      <w:lvlJc w:val="left"/>
      <w:pPr>
        <w:tabs>
          <w:tab w:val="num" w:pos="4287"/>
        </w:tabs>
        <w:ind w:left="4287" w:hanging="360"/>
      </w:pPr>
      <w:rPr>
        <w:rFonts w:cs="Times New Roman" w:hint="default"/>
        <w:b/>
      </w:rPr>
    </w:lvl>
    <w:lvl w:ilvl="1">
      <w:start w:val="1"/>
      <w:numFmt w:val="decimal"/>
      <w:lvlText w:val="%1.%2."/>
      <w:lvlJc w:val="left"/>
      <w:pPr>
        <w:tabs>
          <w:tab w:val="num" w:pos="8"/>
        </w:tabs>
        <w:ind w:left="8" w:hanging="8"/>
      </w:pPr>
      <w:rPr>
        <w:rFonts w:cs="Times New Roman" w:hint="default"/>
        <w:b/>
        <w:sz w:val="22"/>
        <w:szCs w:val="22"/>
      </w:rPr>
    </w:lvl>
    <w:lvl w:ilvl="2">
      <w:start w:val="1"/>
      <w:numFmt w:val="decimal"/>
      <w:lvlText w:val="%1.%2.%3."/>
      <w:lvlJc w:val="left"/>
      <w:pPr>
        <w:tabs>
          <w:tab w:val="num" w:pos="1842"/>
        </w:tabs>
        <w:ind w:left="1626" w:hanging="504"/>
      </w:pPr>
      <w:rPr>
        <w:rFonts w:cs="Times New Roman" w:hint="default"/>
        <w:b/>
        <w:sz w:val="22"/>
        <w:szCs w:val="22"/>
      </w:rPr>
    </w:lvl>
    <w:lvl w:ilvl="3">
      <w:start w:val="1"/>
      <w:numFmt w:val="decimal"/>
      <w:lvlText w:val="%1.%2.%3.%4."/>
      <w:lvlJc w:val="left"/>
      <w:pPr>
        <w:tabs>
          <w:tab w:val="num" w:pos="8518"/>
        </w:tabs>
        <w:ind w:left="8086" w:hanging="648"/>
      </w:pPr>
      <w:rPr>
        <w:rFonts w:cs="Times New Roman" w:hint="default"/>
      </w:rPr>
    </w:lvl>
    <w:lvl w:ilvl="4">
      <w:start w:val="1"/>
      <w:numFmt w:val="decimal"/>
      <w:lvlText w:val="%1.%2.%3.%4.%5."/>
      <w:lvlJc w:val="left"/>
      <w:pPr>
        <w:tabs>
          <w:tab w:val="num" w:pos="8878"/>
        </w:tabs>
        <w:ind w:left="8590" w:hanging="792"/>
      </w:pPr>
      <w:rPr>
        <w:rFonts w:cs="Times New Roman" w:hint="default"/>
      </w:rPr>
    </w:lvl>
    <w:lvl w:ilvl="5">
      <w:start w:val="1"/>
      <w:numFmt w:val="decimal"/>
      <w:lvlText w:val="%1.%2.%3.%4.%5.%6."/>
      <w:lvlJc w:val="left"/>
      <w:pPr>
        <w:tabs>
          <w:tab w:val="num" w:pos="9598"/>
        </w:tabs>
        <w:ind w:left="9094" w:hanging="936"/>
      </w:pPr>
      <w:rPr>
        <w:rFonts w:cs="Times New Roman" w:hint="default"/>
      </w:rPr>
    </w:lvl>
    <w:lvl w:ilvl="6">
      <w:start w:val="1"/>
      <w:numFmt w:val="decimal"/>
      <w:lvlText w:val="%1.%2.%3.%4.%5.%6.%7."/>
      <w:lvlJc w:val="left"/>
      <w:pPr>
        <w:tabs>
          <w:tab w:val="num" w:pos="10318"/>
        </w:tabs>
        <w:ind w:left="9598" w:hanging="1080"/>
      </w:pPr>
      <w:rPr>
        <w:rFonts w:cs="Times New Roman" w:hint="default"/>
      </w:rPr>
    </w:lvl>
    <w:lvl w:ilvl="7">
      <w:start w:val="1"/>
      <w:numFmt w:val="decimal"/>
      <w:lvlText w:val="%1.%2.%3.%4.%5.%6.%7.%8."/>
      <w:lvlJc w:val="left"/>
      <w:pPr>
        <w:tabs>
          <w:tab w:val="num" w:pos="10678"/>
        </w:tabs>
        <w:ind w:left="10102" w:hanging="1224"/>
      </w:pPr>
      <w:rPr>
        <w:rFonts w:cs="Times New Roman" w:hint="default"/>
      </w:rPr>
    </w:lvl>
    <w:lvl w:ilvl="8">
      <w:start w:val="1"/>
      <w:numFmt w:val="decimal"/>
      <w:lvlText w:val="%1.%2.%3.%4.%5.%6.%7.%8.%9."/>
      <w:lvlJc w:val="left"/>
      <w:pPr>
        <w:tabs>
          <w:tab w:val="num" w:pos="11398"/>
        </w:tabs>
        <w:ind w:left="10678" w:hanging="1440"/>
      </w:pPr>
      <w:rPr>
        <w:rFonts w:cs="Times New Roman" w:hint="default"/>
      </w:rPr>
    </w:lvl>
  </w:abstractNum>
  <w:abstractNum w:abstractNumId="7">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hint="default"/>
      </w:rPr>
    </w:lvl>
    <w:lvl w:ilvl="1" w:tplc="7C3816E6">
      <w:start w:val="1"/>
      <w:numFmt w:val="decimal"/>
      <w:lvlText w:val="%2."/>
      <w:lvlJc w:val="left"/>
      <w:pPr>
        <w:tabs>
          <w:tab w:val="num" w:pos="1440"/>
        </w:tabs>
        <w:ind w:left="1440" w:hanging="360"/>
      </w:pPr>
      <w:rPr>
        <w:rFonts w:cs="Times New Roman"/>
      </w:rPr>
    </w:lvl>
    <w:lvl w:ilvl="2" w:tplc="C89A3D9E">
      <w:start w:val="1"/>
      <w:numFmt w:val="decimal"/>
      <w:lvlText w:val="%3."/>
      <w:lvlJc w:val="left"/>
      <w:pPr>
        <w:tabs>
          <w:tab w:val="num" w:pos="2160"/>
        </w:tabs>
        <w:ind w:left="2160" w:hanging="360"/>
      </w:pPr>
      <w:rPr>
        <w:rFonts w:cs="Times New Roman"/>
      </w:rPr>
    </w:lvl>
    <w:lvl w:ilvl="3" w:tplc="44222D50">
      <w:start w:val="1"/>
      <w:numFmt w:val="decimal"/>
      <w:lvlText w:val="%4."/>
      <w:lvlJc w:val="left"/>
      <w:pPr>
        <w:tabs>
          <w:tab w:val="num" w:pos="2880"/>
        </w:tabs>
        <w:ind w:left="2880" w:hanging="360"/>
      </w:pPr>
      <w:rPr>
        <w:rFonts w:cs="Times New Roman"/>
      </w:rPr>
    </w:lvl>
    <w:lvl w:ilvl="4" w:tplc="9C5AA6C8">
      <w:start w:val="1"/>
      <w:numFmt w:val="decimal"/>
      <w:lvlText w:val="%5."/>
      <w:lvlJc w:val="left"/>
      <w:pPr>
        <w:tabs>
          <w:tab w:val="num" w:pos="3600"/>
        </w:tabs>
        <w:ind w:left="3600" w:hanging="360"/>
      </w:pPr>
      <w:rPr>
        <w:rFonts w:cs="Times New Roman"/>
      </w:rPr>
    </w:lvl>
    <w:lvl w:ilvl="5" w:tplc="BE705672">
      <w:start w:val="1"/>
      <w:numFmt w:val="decimal"/>
      <w:lvlText w:val="%6."/>
      <w:lvlJc w:val="left"/>
      <w:pPr>
        <w:tabs>
          <w:tab w:val="num" w:pos="4320"/>
        </w:tabs>
        <w:ind w:left="4320" w:hanging="360"/>
      </w:pPr>
      <w:rPr>
        <w:rFonts w:cs="Times New Roman"/>
      </w:rPr>
    </w:lvl>
    <w:lvl w:ilvl="6" w:tplc="E634FC48">
      <w:start w:val="1"/>
      <w:numFmt w:val="decimal"/>
      <w:lvlText w:val="%7."/>
      <w:lvlJc w:val="left"/>
      <w:pPr>
        <w:tabs>
          <w:tab w:val="num" w:pos="5040"/>
        </w:tabs>
        <w:ind w:left="5040" w:hanging="360"/>
      </w:pPr>
      <w:rPr>
        <w:rFonts w:cs="Times New Roman"/>
      </w:rPr>
    </w:lvl>
    <w:lvl w:ilvl="7" w:tplc="04C43F4A">
      <w:start w:val="1"/>
      <w:numFmt w:val="decimal"/>
      <w:lvlText w:val="%8."/>
      <w:lvlJc w:val="left"/>
      <w:pPr>
        <w:tabs>
          <w:tab w:val="num" w:pos="5760"/>
        </w:tabs>
        <w:ind w:left="5760" w:hanging="360"/>
      </w:pPr>
      <w:rPr>
        <w:rFonts w:cs="Times New Roman"/>
      </w:rPr>
    </w:lvl>
    <w:lvl w:ilvl="8" w:tplc="89D05D78">
      <w:start w:val="1"/>
      <w:numFmt w:val="decimal"/>
      <w:lvlText w:val="%9."/>
      <w:lvlJc w:val="left"/>
      <w:pPr>
        <w:tabs>
          <w:tab w:val="num" w:pos="6480"/>
        </w:tabs>
        <w:ind w:left="6480" w:hanging="360"/>
      </w:pPr>
      <w:rPr>
        <w:rFonts w:cs="Times New Roman"/>
      </w:rPr>
    </w:lvl>
  </w:abstractNum>
  <w:abstractNum w:abstractNumId="8">
    <w:nsid w:val="41854D49"/>
    <w:multiLevelType w:val="multilevel"/>
    <w:tmpl w:val="1F0680B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cs="Times New Roman" w:hint="default"/>
        <w:sz w:val="24"/>
        <w:szCs w:val="24"/>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9">
    <w:nsid w:val="44BA63C0"/>
    <w:multiLevelType w:val="multilevel"/>
    <w:tmpl w:val="54049A12"/>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11">
    <w:nsid w:val="478A395C"/>
    <w:multiLevelType w:val="multilevel"/>
    <w:tmpl w:val="8E6C6CFE"/>
    <w:lvl w:ilvl="0">
      <w:start w:val="1"/>
      <w:numFmt w:val="decimal"/>
      <w:pStyle w:val="Heading1"/>
      <w:lvlText w:val="%1."/>
      <w:lvlJc w:val="left"/>
      <w:pPr>
        <w:tabs>
          <w:tab w:val="num" w:pos="1134"/>
        </w:tabs>
        <w:ind w:left="1134" w:hanging="1134"/>
      </w:pPr>
      <w:rPr>
        <w:rFonts w:cs="Times New Roman"/>
      </w:rPr>
    </w:lvl>
    <w:lvl w:ilvl="1">
      <w:start w:val="1"/>
      <w:numFmt w:val="decimal"/>
      <w:pStyle w:val="Heading2"/>
      <w:lvlText w:val="%1.%2"/>
      <w:lvlJc w:val="left"/>
      <w:pPr>
        <w:tabs>
          <w:tab w:val="num" w:pos="1134"/>
        </w:tabs>
        <w:ind w:left="1134" w:hanging="1134"/>
      </w:pPr>
      <w:rPr>
        <w:rFonts w:cs="Times New Roman"/>
      </w:rPr>
    </w:lvl>
    <w:lvl w:ilvl="2">
      <w:start w:val="1"/>
      <w:numFmt w:val="decimal"/>
      <w:pStyle w:val="a"/>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nsid w:val="4DF2706F"/>
    <w:multiLevelType w:val="multilevel"/>
    <w:tmpl w:val="5DF621A0"/>
    <w:lvl w:ilvl="0">
      <w:start w:val="1"/>
      <w:numFmt w:val="bullet"/>
      <w:lvlText w:val="-"/>
      <w:lvlJc w:val="left"/>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518B0E4E"/>
    <w:multiLevelType w:val="multilevel"/>
    <w:tmpl w:val="057A7676"/>
    <w:lvl w:ilvl="0">
      <w:start w:val="4"/>
      <w:numFmt w:val="decimal"/>
      <w:lvlText w:val="%1"/>
      <w:lvlJc w:val="left"/>
      <w:pPr>
        <w:ind w:left="480" w:hanging="480"/>
      </w:pPr>
      <w:rPr>
        <w:rFonts w:cs="Times New Roman" w:hint="default"/>
      </w:rPr>
    </w:lvl>
    <w:lvl w:ilvl="1">
      <w:start w:val="3"/>
      <w:numFmt w:val="decimal"/>
      <w:lvlText w:val="%1.%2"/>
      <w:lvlJc w:val="left"/>
      <w:pPr>
        <w:ind w:left="551" w:hanging="480"/>
      </w:pPr>
      <w:rPr>
        <w:rFonts w:cs="Times New Roman" w:hint="default"/>
      </w:rPr>
    </w:lvl>
    <w:lvl w:ilvl="2">
      <w:start w:val="4"/>
      <w:numFmt w:val="decimal"/>
      <w:lvlText w:val="%1.%2.%3"/>
      <w:lvlJc w:val="left"/>
      <w:pPr>
        <w:ind w:left="862" w:hanging="720"/>
      </w:pPr>
      <w:rPr>
        <w:rFonts w:cs="Times New Roman" w:hint="default"/>
      </w:rPr>
    </w:lvl>
    <w:lvl w:ilvl="3">
      <w:start w:val="1"/>
      <w:numFmt w:val="decimal"/>
      <w:lvlText w:val="%1.%2.%3.%4"/>
      <w:lvlJc w:val="left"/>
      <w:pPr>
        <w:ind w:left="933" w:hanging="720"/>
      </w:pPr>
      <w:rPr>
        <w:rFonts w:cs="Times New Roman" w:hint="default"/>
      </w:rPr>
    </w:lvl>
    <w:lvl w:ilvl="4">
      <w:start w:val="1"/>
      <w:numFmt w:val="decimal"/>
      <w:lvlText w:val="%1.%2.%3.%4.%5"/>
      <w:lvlJc w:val="left"/>
      <w:pPr>
        <w:ind w:left="1364" w:hanging="1080"/>
      </w:pPr>
      <w:rPr>
        <w:rFonts w:cs="Times New Roman" w:hint="default"/>
      </w:rPr>
    </w:lvl>
    <w:lvl w:ilvl="5">
      <w:start w:val="1"/>
      <w:numFmt w:val="decimal"/>
      <w:lvlText w:val="%1.%2.%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14">
    <w:nsid w:val="551B3C0E"/>
    <w:multiLevelType w:val="multilevel"/>
    <w:tmpl w:val="25208C2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nsid w:val="600851A5"/>
    <w:multiLevelType w:val="multilevel"/>
    <w:tmpl w:val="E0C0E892"/>
    <w:lvl w:ilvl="0">
      <w:start w:val="8"/>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6">
    <w:nsid w:val="614148B1"/>
    <w:multiLevelType w:val="multilevel"/>
    <w:tmpl w:val="0BCE2B1E"/>
    <w:lvl w:ilvl="0">
      <w:start w:val="1"/>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b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
    <w:nsid w:val="63131F04"/>
    <w:multiLevelType w:val="multilevel"/>
    <w:tmpl w:val="2788FE02"/>
    <w:lvl w:ilvl="0">
      <w:start w:val="4"/>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782A3525"/>
    <w:multiLevelType w:val="multilevel"/>
    <w:tmpl w:val="861A0CF6"/>
    <w:lvl w:ilvl="0">
      <w:start w:val="1"/>
      <w:numFmt w:val="decimal"/>
      <w:lvlText w:val="%1."/>
      <w:lvlJc w:val="left"/>
      <w:pPr>
        <w:ind w:left="64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nsid w:val="7C15095F"/>
    <w:multiLevelType w:val="multilevel"/>
    <w:tmpl w:val="7B8C2938"/>
    <w:lvl w:ilvl="0">
      <w:start w:val="3"/>
      <w:numFmt w:val="decimal"/>
      <w:lvlText w:val="%1."/>
      <w:lvlJc w:val="left"/>
      <w:pPr>
        <w:ind w:left="360" w:hanging="360"/>
      </w:pPr>
      <w:rPr>
        <w:rFonts w:cs="Times New Roman"/>
      </w:rPr>
    </w:lvl>
    <w:lvl w:ilvl="1">
      <w:start w:val="3"/>
      <w:numFmt w:val="decimal"/>
      <w:lvlText w:val="%1.%2."/>
      <w:lvlJc w:val="left"/>
      <w:pPr>
        <w:ind w:left="502" w:hanging="360"/>
      </w:pPr>
      <w:rPr>
        <w:rFonts w:cs="Times New Roman"/>
      </w:rPr>
    </w:lvl>
    <w:lvl w:ilvl="2">
      <w:start w:val="1"/>
      <w:numFmt w:val="decimal"/>
      <w:lvlText w:val="%1.%2.%3."/>
      <w:lvlJc w:val="left"/>
      <w:pPr>
        <w:ind w:left="1856" w:hanging="720"/>
      </w:pPr>
      <w:rPr>
        <w:rFonts w:cs="Times New Roman"/>
      </w:rPr>
    </w:lvl>
    <w:lvl w:ilvl="3">
      <w:start w:val="1"/>
      <w:numFmt w:val="decimal"/>
      <w:lvlText w:val="%1.%2.%3.%4."/>
      <w:lvlJc w:val="left"/>
      <w:pPr>
        <w:ind w:left="2424" w:hanging="720"/>
      </w:pPr>
      <w:rPr>
        <w:rFonts w:cs="Times New Roman"/>
      </w:rPr>
    </w:lvl>
    <w:lvl w:ilvl="4">
      <w:start w:val="1"/>
      <w:numFmt w:val="decimal"/>
      <w:lvlText w:val="%1.%2.%3.%4.%5."/>
      <w:lvlJc w:val="left"/>
      <w:pPr>
        <w:ind w:left="3352" w:hanging="1080"/>
      </w:pPr>
      <w:rPr>
        <w:rFonts w:cs="Times New Roman"/>
      </w:rPr>
    </w:lvl>
    <w:lvl w:ilvl="5">
      <w:start w:val="1"/>
      <w:numFmt w:val="decimal"/>
      <w:lvlText w:val="%1.%2.%3.%4.%5.%6."/>
      <w:lvlJc w:val="left"/>
      <w:pPr>
        <w:ind w:left="3920" w:hanging="1080"/>
      </w:pPr>
      <w:rPr>
        <w:rFonts w:cs="Times New Roman"/>
      </w:rPr>
    </w:lvl>
    <w:lvl w:ilvl="6">
      <w:start w:val="1"/>
      <w:numFmt w:val="decimal"/>
      <w:lvlText w:val="%1.%2.%3.%4.%5.%6.%7."/>
      <w:lvlJc w:val="left"/>
      <w:pPr>
        <w:ind w:left="4848" w:hanging="1440"/>
      </w:pPr>
      <w:rPr>
        <w:rFonts w:cs="Times New Roman"/>
      </w:rPr>
    </w:lvl>
    <w:lvl w:ilvl="7">
      <w:start w:val="1"/>
      <w:numFmt w:val="decimal"/>
      <w:lvlText w:val="%1.%2.%3.%4.%5.%6.%7.%8."/>
      <w:lvlJc w:val="left"/>
      <w:pPr>
        <w:ind w:left="5416" w:hanging="1440"/>
      </w:pPr>
      <w:rPr>
        <w:rFonts w:cs="Times New Roman"/>
      </w:rPr>
    </w:lvl>
    <w:lvl w:ilvl="8">
      <w:start w:val="1"/>
      <w:numFmt w:val="decimal"/>
      <w:lvlText w:val="%1.%2.%3.%4.%5.%6.%7.%8.%9."/>
      <w:lvlJc w:val="left"/>
      <w:pPr>
        <w:ind w:left="6344" w:hanging="1800"/>
      </w:pPr>
      <w:rPr>
        <w:rFonts w:cs="Times New Roman"/>
      </w:rPr>
    </w:lvl>
  </w:abstractNum>
  <w:abstractNum w:abstractNumId="20">
    <w:nsid w:val="7E1F5102"/>
    <w:multiLevelType w:val="hybridMultilevel"/>
    <w:tmpl w:val="21541B0E"/>
    <w:lvl w:ilvl="0" w:tplc="48509ECE">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7"/>
  </w:num>
  <w:num w:numId="4">
    <w:abstractNumId w:val="14"/>
  </w:num>
  <w:num w:numId="5">
    <w:abstractNumId w:val="9"/>
  </w:num>
  <w:num w:numId="6">
    <w:abstractNumId w:val="15"/>
  </w:num>
  <w:num w:numId="7">
    <w:abstractNumId w:val="8"/>
  </w:num>
  <w:num w:numId="8">
    <w:abstractNumId w:val="4"/>
  </w:num>
  <w:num w:numId="9">
    <w:abstractNumId w:val="21"/>
  </w:num>
  <w:num w:numId="10">
    <w:abstractNumId w:val="5"/>
  </w:num>
  <w:num w:numId="11">
    <w:abstractNumId w:val="10"/>
  </w:num>
  <w:num w:numId="12">
    <w:abstractNumId w:val="17"/>
  </w:num>
  <w:num w:numId="13">
    <w:abstractNumId w:val="3"/>
  </w:num>
  <w:num w:numId="14">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3"/>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8"/>
  </w:num>
  <w:num w:numId="20">
    <w:abstractNumId w:val="0"/>
  </w:num>
  <w:num w:numId="21">
    <w:abstractNumId w:val="20"/>
  </w:num>
  <w:num w:numId="22">
    <w:abstractNumId w:val="1"/>
  </w:num>
  <w:num w:numId="23">
    <w:abstractNumId w:val="12"/>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07CE"/>
    <w:rsid w:val="00001D20"/>
    <w:rsid w:val="0000252A"/>
    <w:rsid w:val="00012644"/>
    <w:rsid w:val="00021287"/>
    <w:rsid w:val="000216F6"/>
    <w:rsid w:val="000221DC"/>
    <w:rsid w:val="000535A2"/>
    <w:rsid w:val="0005716F"/>
    <w:rsid w:val="0006080F"/>
    <w:rsid w:val="0006641D"/>
    <w:rsid w:val="00092140"/>
    <w:rsid w:val="00096EBB"/>
    <w:rsid w:val="000B2366"/>
    <w:rsid w:val="000B3346"/>
    <w:rsid w:val="000C4E2D"/>
    <w:rsid w:val="000D0CB6"/>
    <w:rsid w:val="000D33E2"/>
    <w:rsid w:val="000D4EAE"/>
    <w:rsid w:val="000D6D9B"/>
    <w:rsid w:val="00102B23"/>
    <w:rsid w:val="0011427F"/>
    <w:rsid w:val="001179E2"/>
    <w:rsid w:val="00121474"/>
    <w:rsid w:val="0013097B"/>
    <w:rsid w:val="00130BB4"/>
    <w:rsid w:val="0013410F"/>
    <w:rsid w:val="00144C00"/>
    <w:rsid w:val="00153340"/>
    <w:rsid w:val="001533EC"/>
    <w:rsid w:val="00157A56"/>
    <w:rsid w:val="00160330"/>
    <w:rsid w:val="00160703"/>
    <w:rsid w:val="00163F20"/>
    <w:rsid w:val="0016401C"/>
    <w:rsid w:val="00165CFC"/>
    <w:rsid w:val="001666C2"/>
    <w:rsid w:val="001727A0"/>
    <w:rsid w:val="00172FA8"/>
    <w:rsid w:val="00173692"/>
    <w:rsid w:val="00183A5A"/>
    <w:rsid w:val="001A4310"/>
    <w:rsid w:val="001B5EFA"/>
    <w:rsid w:val="001B6584"/>
    <w:rsid w:val="001C7FD6"/>
    <w:rsid w:val="001D034D"/>
    <w:rsid w:val="001D62FD"/>
    <w:rsid w:val="001E20D8"/>
    <w:rsid w:val="002006C3"/>
    <w:rsid w:val="00205E22"/>
    <w:rsid w:val="00212475"/>
    <w:rsid w:val="00215FE4"/>
    <w:rsid w:val="00216C53"/>
    <w:rsid w:val="00216D61"/>
    <w:rsid w:val="00220291"/>
    <w:rsid w:val="002224F3"/>
    <w:rsid w:val="002328F3"/>
    <w:rsid w:val="00242114"/>
    <w:rsid w:val="00245D4C"/>
    <w:rsid w:val="002514AB"/>
    <w:rsid w:val="002532A3"/>
    <w:rsid w:val="00262E54"/>
    <w:rsid w:val="00266572"/>
    <w:rsid w:val="00277AAE"/>
    <w:rsid w:val="002824B1"/>
    <w:rsid w:val="00282538"/>
    <w:rsid w:val="00286B9F"/>
    <w:rsid w:val="00290A45"/>
    <w:rsid w:val="00290A79"/>
    <w:rsid w:val="00290DBA"/>
    <w:rsid w:val="002A0B72"/>
    <w:rsid w:val="002A3E9D"/>
    <w:rsid w:val="002D33D5"/>
    <w:rsid w:val="002E10B4"/>
    <w:rsid w:val="002F36E4"/>
    <w:rsid w:val="00322754"/>
    <w:rsid w:val="003277BB"/>
    <w:rsid w:val="003523F3"/>
    <w:rsid w:val="00352CB4"/>
    <w:rsid w:val="0035581B"/>
    <w:rsid w:val="00357E71"/>
    <w:rsid w:val="00363A7D"/>
    <w:rsid w:val="003643CA"/>
    <w:rsid w:val="00375E41"/>
    <w:rsid w:val="00376A3D"/>
    <w:rsid w:val="00391113"/>
    <w:rsid w:val="003933D1"/>
    <w:rsid w:val="003A4244"/>
    <w:rsid w:val="003A7D89"/>
    <w:rsid w:val="003B1085"/>
    <w:rsid w:val="003B1D7B"/>
    <w:rsid w:val="003B68A5"/>
    <w:rsid w:val="003C4180"/>
    <w:rsid w:val="003C61B2"/>
    <w:rsid w:val="003C6F66"/>
    <w:rsid w:val="003D6692"/>
    <w:rsid w:val="003E3D66"/>
    <w:rsid w:val="003F13A6"/>
    <w:rsid w:val="003F3402"/>
    <w:rsid w:val="003F7606"/>
    <w:rsid w:val="00400271"/>
    <w:rsid w:val="00413DE0"/>
    <w:rsid w:val="00415DD3"/>
    <w:rsid w:val="0042734F"/>
    <w:rsid w:val="00446E8E"/>
    <w:rsid w:val="00450BEF"/>
    <w:rsid w:val="00453E35"/>
    <w:rsid w:val="00454D88"/>
    <w:rsid w:val="004570A5"/>
    <w:rsid w:val="0045773F"/>
    <w:rsid w:val="00461035"/>
    <w:rsid w:val="00472AE2"/>
    <w:rsid w:val="00474DE4"/>
    <w:rsid w:val="0048125E"/>
    <w:rsid w:val="00483658"/>
    <w:rsid w:val="004874FD"/>
    <w:rsid w:val="004A07D3"/>
    <w:rsid w:val="004A1EDF"/>
    <w:rsid w:val="004A4D4B"/>
    <w:rsid w:val="004A6705"/>
    <w:rsid w:val="004B1091"/>
    <w:rsid w:val="004C19A3"/>
    <w:rsid w:val="004C467A"/>
    <w:rsid w:val="004C5AB7"/>
    <w:rsid w:val="004D1511"/>
    <w:rsid w:val="004D7D5F"/>
    <w:rsid w:val="004E684C"/>
    <w:rsid w:val="004F0D54"/>
    <w:rsid w:val="004F1024"/>
    <w:rsid w:val="004F1F45"/>
    <w:rsid w:val="0050397E"/>
    <w:rsid w:val="00515EFC"/>
    <w:rsid w:val="00523417"/>
    <w:rsid w:val="00534E7D"/>
    <w:rsid w:val="0054205E"/>
    <w:rsid w:val="00551AB9"/>
    <w:rsid w:val="00552EA6"/>
    <w:rsid w:val="0055453A"/>
    <w:rsid w:val="00561936"/>
    <w:rsid w:val="00570077"/>
    <w:rsid w:val="00571EAC"/>
    <w:rsid w:val="005751A0"/>
    <w:rsid w:val="00583DC8"/>
    <w:rsid w:val="00587597"/>
    <w:rsid w:val="005875F1"/>
    <w:rsid w:val="0059089D"/>
    <w:rsid w:val="00590DEB"/>
    <w:rsid w:val="00590F1C"/>
    <w:rsid w:val="00591209"/>
    <w:rsid w:val="00593B33"/>
    <w:rsid w:val="00597F12"/>
    <w:rsid w:val="005A47CD"/>
    <w:rsid w:val="005B1D27"/>
    <w:rsid w:val="005B2033"/>
    <w:rsid w:val="005B2774"/>
    <w:rsid w:val="005B7DEE"/>
    <w:rsid w:val="005C0B85"/>
    <w:rsid w:val="005C4396"/>
    <w:rsid w:val="005C5FBA"/>
    <w:rsid w:val="005C7F66"/>
    <w:rsid w:val="005D4FEE"/>
    <w:rsid w:val="005D4FFA"/>
    <w:rsid w:val="005D595B"/>
    <w:rsid w:val="005D7C27"/>
    <w:rsid w:val="005F4102"/>
    <w:rsid w:val="005F4A98"/>
    <w:rsid w:val="00605CC8"/>
    <w:rsid w:val="00622D44"/>
    <w:rsid w:val="00623F4F"/>
    <w:rsid w:val="00625855"/>
    <w:rsid w:val="006278B2"/>
    <w:rsid w:val="00641A12"/>
    <w:rsid w:val="006465A4"/>
    <w:rsid w:val="00656053"/>
    <w:rsid w:val="00663271"/>
    <w:rsid w:val="00666793"/>
    <w:rsid w:val="0066697A"/>
    <w:rsid w:val="0067187C"/>
    <w:rsid w:val="00677F58"/>
    <w:rsid w:val="006816C3"/>
    <w:rsid w:val="00695ADA"/>
    <w:rsid w:val="006A65F6"/>
    <w:rsid w:val="006B23E6"/>
    <w:rsid w:val="006C4BCF"/>
    <w:rsid w:val="006C789A"/>
    <w:rsid w:val="006D3776"/>
    <w:rsid w:val="006E12FB"/>
    <w:rsid w:val="006E7A2A"/>
    <w:rsid w:val="00701896"/>
    <w:rsid w:val="00705A50"/>
    <w:rsid w:val="00705A7F"/>
    <w:rsid w:val="00706609"/>
    <w:rsid w:val="007239D5"/>
    <w:rsid w:val="00737161"/>
    <w:rsid w:val="00745550"/>
    <w:rsid w:val="00745FAE"/>
    <w:rsid w:val="00747F7E"/>
    <w:rsid w:val="00765B38"/>
    <w:rsid w:val="007661E4"/>
    <w:rsid w:val="00773680"/>
    <w:rsid w:val="00775CD9"/>
    <w:rsid w:val="00777D9F"/>
    <w:rsid w:val="007A4A8C"/>
    <w:rsid w:val="007B2E2B"/>
    <w:rsid w:val="007B6B10"/>
    <w:rsid w:val="007C5AB2"/>
    <w:rsid w:val="007D11F0"/>
    <w:rsid w:val="007D77FF"/>
    <w:rsid w:val="00807ADC"/>
    <w:rsid w:val="008152EC"/>
    <w:rsid w:val="00827657"/>
    <w:rsid w:val="00827CDA"/>
    <w:rsid w:val="00831AAA"/>
    <w:rsid w:val="00832D79"/>
    <w:rsid w:val="0083337F"/>
    <w:rsid w:val="0085287B"/>
    <w:rsid w:val="008552A7"/>
    <w:rsid w:val="0086063F"/>
    <w:rsid w:val="008759F4"/>
    <w:rsid w:val="008850A6"/>
    <w:rsid w:val="00893F05"/>
    <w:rsid w:val="008C095A"/>
    <w:rsid w:val="008C30F3"/>
    <w:rsid w:val="008C598A"/>
    <w:rsid w:val="008C627E"/>
    <w:rsid w:val="008D1882"/>
    <w:rsid w:val="008D63CB"/>
    <w:rsid w:val="008E17E1"/>
    <w:rsid w:val="008F4243"/>
    <w:rsid w:val="008F5A6E"/>
    <w:rsid w:val="00901495"/>
    <w:rsid w:val="00901AFF"/>
    <w:rsid w:val="0091498A"/>
    <w:rsid w:val="00915FFF"/>
    <w:rsid w:val="00916F7D"/>
    <w:rsid w:val="009221C5"/>
    <w:rsid w:val="00922668"/>
    <w:rsid w:val="00932CBF"/>
    <w:rsid w:val="00937588"/>
    <w:rsid w:val="00937CDD"/>
    <w:rsid w:val="009405F8"/>
    <w:rsid w:val="009500A6"/>
    <w:rsid w:val="00957456"/>
    <w:rsid w:val="00964671"/>
    <w:rsid w:val="0096669C"/>
    <w:rsid w:val="00972875"/>
    <w:rsid w:val="00975D37"/>
    <w:rsid w:val="00991149"/>
    <w:rsid w:val="009A2D51"/>
    <w:rsid w:val="009C0981"/>
    <w:rsid w:val="009C3474"/>
    <w:rsid w:val="009C5F1E"/>
    <w:rsid w:val="009D0128"/>
    <w:rsid w:val="009D4341"/>
    <w:rsid w:val="009E664D"/>
    <w:rsid w:val="009F0EDF"/>
    <w:rsid w:val="009F2429"/>
    <w:rsid w:val="009F4DBF"/>
    <w:rsid w:val="00A00BA0"/>
    <w:rsid w:val="00A02ED4"/>
    <w:rsid w:val="00A055CE"/>
    <w:rsid w:val="00A05F0B"/>
    <w:rsid w:val="00A17309"/>
    <w:rsid w:val="00A17403"/>
    <w:rsid w:val="00A2773D"/>
    <w:rsid w:val="00A32C73"/>
    <w:rsid w:val="00A402BB"/>
    <w:rsid w:val="00A40C61"/>
    <w:rsid w:val="00A55EB3"/>
    <w:rsid w:val="00A55ED9"/>
    <w:rsid w:val="00A56EAC"/>
    <w:rsid w:val="00A730E3"/>
    <w:rsid w:val="00A744C9"/>
    <w:rsid w:val="00A74852"/>
    <w:rsid w:val="00A87B4C"/>
    <w:rsid w:val="00A901E3"/>
    <w:rsid w:val="00A958B7"/>
    <w:rsid w:val="00AA0116"/>
    <w:rsid w:val="00AA1F30"/>
    <w:rsid w:val="00AA55A9"/>
    <w:rsid w:val="00AA5D00"/>
    <w:rsid w:val="00AB04DB"/>
    <w:rsid w:val="00AC2197"/>
    <w:rsid w:val="00AC4F81"/>
    <w:rsid w:val="00AC73DA"/>
    <w:rsid w:val="00AE0921"/>
    <w:rsid w:val="00AE3AE6"/>
    <w:rsid w:val="00AE4E23"/>
    <w:rsid w:val="00AE5C2C"/>
    <w:rsid w:val="00AF0F05"/>
    <w:rsid w:val="00AF70F2"/>
    <w:rsid w:val="00B06775"/>
    <w:rsid w:val="00B06E03"/>
    <w:rsid w:val="00B14420"/>
    <w:rsid w:val="00B14B1C"/>
    <w:rsid w:val="00B24D72"/>
    <w:rsid w:val="00B26289"/>
    <w:rsid w:val="00B41E5D"/>
    <w:rsid w:val="00B42523"/>
    <w:rsid w:val="00B427BA"/>
    <w:rsid w:val="00B51FEE"/>
    <w:rsid w:val="00B5345C"/>
    <w:rsid w:val="00B549BC"/>
    <w:rsid w:val="00B56F9B"/>
    <w:rsid w:val="00B73EFA"/>
    <w:rsid w:val="00B86C2E"/>
    <w:rsid w:val="00B93A67"/>
    <w:rsid w:val="00B963EB"/>
    <w:rsid w:val="00BA07CE"/>
    <w:rsid w:val="00BA67EA"/>
    <w:rsid w:val="00BA6FE4"/>
    <w:rsid w:val="00BA7D61"/>
    <w:rsid w:val="00BB349B"/>
    <w:rsid w:val="00BB44DA"/>
    <w:rsid w:val="00BC6BB6"/>
    <w:rsid w:val="00BD359F"/>
    <w:rsid w:val="00BD6311"/>
    <w:rsid w:val="00BD6876"/>
    <w:rsid w:val="00BD7E78"/>
    <w:rsid w:val="00BE2128"/>
    <w:rsid w:val="00BE5919"/>
    <w:rsid w:val="00BE5D80"/>
    <w:rsid w:val="00BF0D40"/>
    <w:rsid w:val="00C00A8D"/>
    <w:rsid w:val="00C01D71"/>
    <w:rsid w:val="00C05ED2"/>
    <w:rsid w:val="00C103E4"/>
    <w:rsid w:val="00C16D1B"/>
    <w:rsid w:val="00C24D95"/>
    <w:rsid w:val="00C27CD2"/>
    <w:rsid w:val="00C330BD"/>
    <w:rsid w:val="00C34EF5"/>
    <w:rsid w:val="00C35DA3"/>
    <w:rsid w:val="00C512E9"/>
    <w:rsid w:val="00C51351"/>
    <w:rsid w:val="00C61692"/>
    <w:rsid w:val="00C6442F"/>
    <w:rsid w:val="00C64AF0"/>
    <w:rsid w:val="00C70E88"/>
    <w:rsid w:val="00C72077"/>
    <w:rsid w:val="00C77AE8"/>
    <w:rsid w:val="00C8377C"/>
    <w:rsid w:val="00C87427"/>
    <w:rsid w:val="00C97FB8"/>
    <w:rsid w:val="00CB52DC"/>
    <w:rsid w:val="00CD157B"/>
    <w:rsid w:val="00CD6028"/>
    <w:rsid w:val="00CE353C"/>
    <w:rsid w:val="00CF61AB"/>
    <w:rsid w:val="00D06CC2"/>
    <w:rsid w:val="00D15092"/>
    <w:rsid w:val="00D15E07"/>
    <w:rsid w:val="00D23571"/>
    <w:rsid w:val="00D27654"/>
    <w:rsid w:val="00D30DE3"/>
    <w:rsid w:val="00D3614E"/>
    <w:rsid w:val="00D4106C"/>
    <w:rsid w:val="00D4260B"/>
    <w:rsid w:val="00D446F7"/>
    <w:rsid w:val="00D45B9A"/>
    <w:rsid w:val="00D46AD6"/>
    <w:rsid w:val="00D6384E"/>
    <w:rsid w:val="00D66A29"/>
    <w:rsid w:val="00D678DE"/>
    <w:rsid w:val="00D7480D"/>
    <w:rsid w:val="00D83023"/>
    <w:rsid w:val="00D90F65"/>
    <w:rsid w:val="00D93E02"/>
    <w:rsid w:val="00D9729F"/>
    <w:rsid w:val="00D974C3"/>
    <w:rsid w:val="00DB00DB"/>
    <w:rsid w:val="00DD2047"/>
    <w:rsid w:val="00DD4198"/>
    <w:rsid w:val="00DD7568"/>
    <w:rsid w:val="00DD7584"/>
    <w:rsid w:val="00DE1191"/>
    <w:rsid w:val="00DE2069"/>
    <w:rsid w:val="00DE3DFC"/>
    <w:rsid w:val="00DE3EFF"/>
    <w:rsid w:val="00DE5305"/>
    <w:rsid w:val="00DE5448"/>
    <w:rsid w:val="00DF229D"/>
    <w:rsid w:val="00DF718E"/>
    <w:rsid w:val="00E01AD9"/>
    <w:rsid w:val="00E02374"/>
    <w:rsid w:val="00E02B7C"/>
    <w:rsid w:val="00E05CEA"/>
    <w:rsid w:val="00E069DE"/>
    <w:rsid w:val="00E14573"/>
    <w:rsid w:val="00E26E7D"/>
    <w:rsid w:val="00E3176D"/>
    <w:rsid w:val="00E4340B"/>
    <w:rsid w:val="00E53E72"/>
    <w:rsid w:val="00E61985"/>
    <w:rsid w:val="00E6243A"/>
    <w:rsid w:val="00E642E6"/>
    <w:rsid w:val="00E7040A"/>
    <w:rsid w:val="00E74D64"/>
    <w:rsid w:val="00E75586"/>
    <w:rsid w:val="00E85CA4"/>
    <w:rsid w:val="00E927E4"/>
    <w:rsid w:val="00E94CD8"/>
    <w:rsid w:val="00EB0EAF"/>
    <w:rsid w:val="00EB3BBE"/>
    <w:rsid w:val="00EB7052"/>
    <w:rsid w:val="00EC57B3"/>
    <w:rsid w:val="00EC6D59"/>
    <w:rsid w:val="00ED09F9"/>
    <w:rsid w:val="00ED0C0E"/>
    <w:rsid w:val="00ED2238"/>
    <w:rsid w:val="00ED3616"/>
    <w:rsid w:val="00F01405"/>
    <w:rsid w:val="00F135B2"/>
    <w:rsid w:val="00F3387C"/>
    <w:rsid w:val="00F37AA7"/>
    <w:rsid w:val="00F46456"/>
    <w:rsid w:val="00F5275D"/>
    <w:rsid w:val="00F5406C"/>
    <w:rsid w:val="00F542DA"/>
    <w:rsid w:val="00F5754E"/>
    <w:rsid w:val="00F57F30"/>
    <w:rsid w:val="00F7238D"/>
    <w:rsid w:val="00F76AF2"/>
    <w:rsid w:val="00F80506"/>
    <w:rsid w:val="00F83A9E"/>
    <w:rsid w:val="00F84F05"/>
    <w:rsid w:val="00F91F19"/>
    <w:rsid w:val="00F96417"/>
    <w:rsid w:val="00FA041D"/>
    <w:rsid w:val="00FA6969"/>
    <w:rsid w:val="00FA7B38"/>
    <w:rsid w:val="00FB1399"/>
    <w:rsid w:val="00FB4B3F"/>
    <w:rsid w:val="00FC156D"/>
    <w:rsid w:val="00FC6997"/>
    <w:rsid w:val="00FC75D8"/>
    <w:rsid w:val="00FD0FAD"/>
    <w:rsid w:val="00FD525C"/>
    <w:rsid w:val="00FE2F0B"/>
    <w:rsid w:val="00FF07E8"/>
    <w:rsid w:val="00FF210B"/>
    <w:rsid w:val="00FF49CB"/>
    <w:rsid w:val="00FF4DA8"/>
    <w:rsid w:val="00FF741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7CE"/>
    <w:rPr>
      <w:rFonts w:ascii="Times New Roman" w:eastAsia="Times New Roman" w:hAnsi="Times New Roman"/>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BA07CE"/>
    <w:pPr>
      <w:keepNext/>
      <w:numPr>
        <w:numId w:val="1"/>
      </w:numPr>
      <w:jc w:val="right"/>
      <w:outlineLvl w:val="0"/>
    </w:pPr>
    <w:rPr>
      <w:iCs/>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BA07CE"/>
    <w:pPr>
      <w:keepNext/>
      <w:numPr>
        <w:ilvl w:val="1"/>
        <w:numId w:val="1"/>
      </w:numPr>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BA07CE"/>
    <w:rPr>
      <w:rFonts w:ascii="Times New Roman" w:hAnsi="Times New Roman" w:cs="Times New Roman"/>
      <w:sz w:val="24"/>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sid w:val="00BA07CE"/>
    <w:rPr>
      <w:rFonts w:ascii="Arial" w:hAnsi="Arial" w:cs="Times New Roman"/>
      <w:b/>
      <w:bCs/>
      <w:i/>
      <w:iCs/>
      <w:sz w:val="28"/>
      <w:szCs w:val="28"/>
    </w:rPr>
  </w:style>
  <w:style w:type="character" w:customStyle="1" w:styleId="1">
    <w:name w:val="Заголовок 1 Знак"/>
    <w:basedOn w:val="DefaultParagraphFont"/>
    <w:uiPriority w:val="99"/>
    <w:rsid w:val="00BA07CE"/>
    <w:rPr>
      <w:rFonts w:ascii="Cambria" w:hAnsi="Cambria" w:cs="Times New Roman"/>
      <w:b/>
      <w:bCs/>
      <w:color w:val="365F91"/>
      <w:sz w:val="28"/>
      <w:szCs w:val="28"/>
      <w:lang w:eastAsia="ru-RU"/>
    </w:rPr>
  </w:style>
  <w:style w:type="paragraph" w:styleId="Title">
    <w:name w:val="Title"/>
    <w:basedOn w:val="Normal"/>
    <w:link w:val="TitleChar"/>
    <w:uiPriority w:val="99"/>
    <w:qFormat/>
    <w:rsid w:val="00BA07CE"/>
    <w:pPr>
      <w:jc w:val="center"/>
    </w:pPr>
    <w:rPr>
      <w:b/>
      <w:szCs w:val="20"/>
    </w:rPr>
  </w:style>
  <w:style w:type="character" w:customStyle="1" w:styleId="TitleChar">
    <w:name w:val="Title Char"/>
    <w:basedOn w:val="DefaultParagraphFont"/>
    <w:link w:val="Title"/>
    <w:uiPriority w:val="99"/>
    <w:locked/>
    <w:rsid w:val="00BA07CE"/>
    <w:rPr>
      <w:rFonts w:ascii="Times New Roman" w:hAnsi="Times New Roman" w:cs="Times New Roman"/>
      <w:b/>
      <w:sz w:val="20"/>
      <w:szCs w:val="20"/>
      <w:lang w:eastAsia="ru-RU"/>
    </w:rPr>
  </w:style>
  <w:style w:type="paragraph" w:styleId="BodyText">
    <w:name w:val="Body Text"/>
    <w:basedOn w:val="Normal"/>
    <w:link w:val="BodyTextChar"/>
    <w:uiPriority w:val="99"/>
    <w:rsid w:val="00BA07CE"/>
    <w:pPr>
      <w:spacing w:after="120"/>
    </w:pPr>
  </w:style>
  <w:style w:type="character" w:customStyle="1" w:styleId="BodyTextChar">
    <w:name w:val="Body Text Char"/>
    <w:basedOn w:val="DefaultParagraphFont"/>
    <w:link w:val="BodyText"/>
    <w:uiPriority w:val="99"/>
    <w:semiHidden/>
    <w:locked/>
    <w:rsid w:val="00BA07CE"/>
    <w:rPr>
      <w:rFonts w:ascii="Times New Roman" w:hAnsi="Times New Roman" w:cs="Times New Roman"/>
      <w:sz w:val="24"/>
      <w:szCs w:val="24"/>
      <w:lang w:eastAsia="ru-RU"/>
    </w:rPr>
  </w:style>
  <w:style w:type="paragraph" w:styleId="BodyText2">
    <w:name w:val="Body Text 2"/>
    <w:basedOn w:val="Normal"/>
    <w:link w:val="BodyText2Char"/>
    <w:uiPriority w:val="99"/>
    <w:rsid w:val="00BA07CE"/>
    <w:pPr>
      <w:spacing w:after="120" w:line="480" w:lineRule="auto"/>
    </w:pPr>
  </w:style>
  <w:style w:type="character" w:customStyle="1" w:styleId="BodyText2Char">
    <w:name w:val="Body Text 2 Char"/>
    <w:basedOn w:val="DefaultParagraphFont"/>
    <w:link w:val="BodyText2"/>
    <w:uiPriority w:val="99"/>
    <w:locked/>
    <w:rsid w:val="00BA07CE"/>
    <w:rPr>
      <w:rFonts w:ascii="Times New Roman" w:hAnsi="Times New Roman" w:cs="Times New Roman"/>
      <w:sz w:val="24"/>
      <w:szCs w:val="24"/>
      <w:lang w:eastAsia="ru-RU"/>
    </w:rPr>
  </w:style>
  <w:style w:type="paragraph" w:styleId="BodyText3">
    <w:name w:val="Body Text 3"/>
    <w:basedOn w:val="Normal"/>
    <w:link w:val="BodyText3Char"/>
    <w:uiPriority w:val="99"/>
    <w:semiHidden/>
    <w:rsid w:val="00BA07CE"/>
    <w:pPr>
      <w:spacing w:after="120"/>
    </w:pPr>
    <w:rPr>
      <w:sz w:val="16"/>
      <w:szCs w:val="16"/>
    </w:rPr>
  </w:style>
  <w:style w:type="character" w:customStyle="1" w:styleId="BodyText3Char">
    <w:name w:val="Body Text 3 Char"/>
    <w:basedOn w:val="DefaultParagraphFont"/>
    <w:link w:val="BodyText3"/>
    <w:uiPriority w:val="99"/>
    <w:semiHidden/>
    <w:locked/>
    <w:rsid w:val="00BA07CE"/>
    <w:rPr>
      <w:rFonts w:ascii="Times New Roman" w:hAnsi="Times New Roman" w:cs="Times New Roman"/>
      <w:sz w:val="16"/>
      <w:szCs w:val="16"/>
      <w:lang w:eastAsia="ru-RU"/>
    </w:rPr>
  </w:style>
  <w:style w:type="paragraph" w:customStyle="1" w:styleId="a">
    <w:name w:val="Пункт"/>
    <w:basedOn w:val="Normal"/>
    <w:uiPriority w:val="99"/>
    <w:rsid w:val="00BA07CE"/>
    <w:pPr>
      <w:numPr>
        <w:ilvl w:val="2"/>
        <w:numId w:val="1"/>
      </w:numPr>
      <w:snapToGrid w:val="0"/>
      <w:spacing w:line="360" w:lineRule="auto"/>
      <w:jc w:val="both"/>
    </w:pPr>
    <w:rPr>
      <w:sz w:val="28"/>
      <w:szCs w:val="28"/>
    </w:rPr>
  </w:style>
  <w:style w:type="paragraph" w:styleId="Header">
    <w:name w:val="header"/>
    <w:basedOn w:val="Normal"/>
    <w:link w:val="HeaderChar"/>
    <w:uiPriority w:val="99"/>
    <w:rsid w:val="00622D44"/>
    <w:pPr>
      <w:tabs>
        <w:tab w:val="center" w:pos="4677"/>
        <w:tab w:val="right" w:pos="9355"/>
      </w:tabs>
    </w:pPr>
  </w:style>
  <w:style w:type="character" w:customStyle="1" w:styleId="HeaderChar">
    <w:name w:val="Header Char"/>
    <w:basedOn w:val="DefaultParagraphFont"/>
    <w:link w:val="Header"/>
    <w:uiPriority w:val="99"/>
    <w:locked/>
    <w:rsid w:val="00622D44"/>
    <w:rPr>
      <w:rFonts w:ascii="Times New Roman" w:hAnsi="Times New Roman" w:cs="Times New Roman"/>
      <w:sz w:val="24"/>
      <w:szCs w:val="24"/>
      <w:lang w:eastAsia="ru-RU"/>
    </w:rPr>
  </w:style>
  <w:style w:type="paragraph" w:styleId="Footer">
    <w:name w:val="footer"/>
    <w:basedOn w:val="Normal"/>
    <w:link w:val="FooterChar"/>
    <w:uiPriority w:val="99"/>
    <w:rsid w:val="00622D44"/>
    <w:pPr>
      <w:tabs>
        <w:tab w:val="center" w:pos="4677"/>
        <w:tab w:val="right" w:pos="9355"/>
      </w:tabs>
    </w:pPr>
  </w:style>
  <w:style w:type="character" w:customStyle="1" w:styleId="FooterChar">
    <w:name w:val="Footer Char"/>
    <w:basedOn w:val="DefaultParagraphFont"/>
    <w:link w:val="Footer"/>
    <w:uiPriority w:val="99"/>
    <w:locked/>
    <w:rsid w:val="00622D44"/>
    <w:rPr>
      <w:rFonts w:ascii="Times New Roman" w:hAnsi="Times New Roman" w:cs="Times New Roman"/>
      <w:sz w:val="24"/>
      <w:szCs w:val="24"/>
      <w:lang w:eastAsia="ru-RU"/>
    </w:rPr>
  </w:style>
  <w:style w:type="paragraph" w:styleId="ListParagraph">
    <w:name w:val="List Paragraph"/>
    <w:basedOn w:val="Normal"/>
    <w:uiPriority w:val="99"/>
    <w:qFormat/>
    <w:rsid w:val="003F13A6"/>
    <w:pPr>
      <w:ind w:left="720"/>
      <w:contextualSpacing/>
    </w:pPr>
  </w:style>
  <w:style w:type="paragraph" w:styleId="NoSpacing">
    <w:name w:val="No Spacing"/>
    <w:link w:val="NoSpacingChar"/>
    <w:uiPriority w:val="99"/>
    <w:qFormat/>
    <w:rsid w:val="00BD359F"/>
    <w:pPr>
      <w:spacing w:after="200" w:line="276" w:lineRule="auto"/>
    </w:pPr>
    <w:rPr>
      <w:lang w:eastAsia="en-US"/>
    </w:rPr>
  </w:style>
  <w:style w:type="character" w:customStyle="1" w:styleId="NoSpacingChar">
    <w:name w:val="No Spacing Char"/>
    <w:link w:val="NoSpacing"/>
    <w:uiPriority w:val="99"/>
    <w:locked/>
    <w:rsid w:val="00BD359F"/>
    <w:rPr>
      <w:sz w:val="22"/>
      <w:lang w:val="ru-RU" w:eastAsia="en-US"/>
    </w:rPr>
  </w:style>
  <w:style w:type="character" w:styleId="CommentReference">
    <w:name w:val="annotation reference"/>
    <w:basedOn w:val="DefaultParagraphFont"/>
    <w:uiPriority w:val="99"/>
    <w:semiHidden/>
    <w:rsid w:val="00F5754E"/>
    <w:rPr>
      <w:rFonts w:cs="Times New Roman"/>
      <w:sz w:val="16"/>
      <w:szCs w:val="16"/>
    </w:rPr>
  </w:style>
  <w:style w:type="paragraph" w:styleId="CommentText">
    <w:name w:val="annotation text"/>
    <w:basedOn w:val="Normal"/>
    <w:link w:val="CommentTextChar"/>
    <w:uiPriority w:val="99"/>
    <w:semiHidden/>
    <w:rsid w:val="00F5754E"/>
    <w:rPr>
      <w:sz w:val="20"/>
      <w:szCs w:val="20"/>
    </w:rPr>
  </w:style>
  <w:style w:type="character" w:customStyle="1" w:styleId="CommentTextChar">
    <w:name w:val="Comment Text Char"/>
    <w:basedOn w:val="DefaultParagraphFont"/>
    <w:link w:val="CommentText"/>
    <w:uiPriority w:val="99"/>
    <w:semiHidden/>
    <w:locked/>
    <w:rsid w:val="00F5754E"/>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F5754E"/>
    <w:rPr>
      <w:b/>
      <w:bCs/>
    </w:rPr>
  </w:style>
  <w:style w:type="character" w:customStyle="1" w:styleId="CommentSubjectChar">
    <w:name w:val="Comment Subject Char"/>
    <w:basedOn w:val="CommentTextChar"/>
    <w:link w:val="CommentSubject"/>
    <w:uiPriority w:val="99"/>
    <w:semiHidden/>
    <w:locked/>
    <w:rsid w:val="00F5754E"/>
    <w:rPr>
      <w:b/>
      <w:bCs/>
    </w:rPr>
  </w:style>
  <w:style w:type="paragraph" w:styleId="BalloonText">
    <w:name w:val="Balloon Text"/>
    <w:basedOn w:val="Normal"/>
    <w:link w:val="BalloonTextChar"/>
    <w:uiPriority w:val="99"/>
    <w:semiHidden/>
    <w:rsid w:val="00F575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5754E"/>
    <w:rPr>
      <w:rFonts w:ascii="Tahoma" w:hAnsi="Tahoma" w:cs="Tahoma"/>
      <w:sz w:val="16"/>
      <w:szCs w:val="16"/>
      <w:lang w:eastAsia="ru-RU"/>
    </w:rPr>
  </w:style>
  <w:style w:type="character" w:customStyle="1" w:styleId="apple-converted-space">
    <w:name w:val="apple-converted-space"/>
    <w:basedOn w:val="DefaultParagraphFont"/>
    <w:uiPriority w:val="99"/>
    <w:rsid w:val="00B963EB"/>
    <w:rPr>
      <w:rFonts w:cs="Times New Roman"/>
    </w:rPr>
  </w:style>
  <w:style w:type="paragraph" w:customStyle="1" w:styleId="msonormalcxspmiddlecxspmiddle">
    <w:name w:val="msonormalcxspmiddlecxspmiddle"/>
    <w:basedOn w:val="Normal"/>
    <w:uiPriority w:val="99"/>
    <w:rsid w:val="00A730E3"/>
    <w:pPr>
      <w:spacing w:before="100" w:beforeAutospacing="1" w:after="100" w:afterAutospacing="1"/>
    </w:pPr>
    <w:rPr>
      <w:rFonts w:eastAsia="Calibri"/>
    </w:rPr>
  </w:style>
  <w:style w:type="paragraph" w:customStyle="1" w:styleId="Style4">
    <w:name w:val="Style4"/>
    <w:basedOn w:val="Normal"/>
    <w:uiPriority w:val="99"/>
    <w:rsid w:val="00E14573"/>
    <w:pPr>
      <w:widowControl w:val="0"/>
      <w:autoSpaceDE w:val="0"/>
      <w:autoSpaceDN w:val="0"/>
      <w:adjustRightInd w:val="0"/>
      <w:jc w:val="right"/>
    </w:pPr>
    <w:rPr>
      <w:rFonts w:eastAsia="Calibri"/>
    </w:rPr>
  </w:style>
  <w:style w:type="character" w:styleId="Hyperlink">
    <w:name w:val="Hyperlink"/>
    <w:basedOn w:val="DefaultParagraphFont"/>
    <w:uiPriority w:val="99"/>
    <w:rsid w:val="00625855"/>
    <w:rPr>
      <w:rFonts w:cs="Times New Roman"/>
      <w:color w:val="0000FF"/>
      <w:u w:val="single"/>
    </w:rPr>
  </w:style>
  <w:style w:type="character" w:customStyle="1" w:styleId="a0">
    <w:name w:val="Основной текст_"/>
    <w:basedOn w:val="DefaultParagraphFont"/>
    <w:link w:val="10"/>
    <w:uiPriority w:val="99"/>
    <w:locked/>
    <w:rsid w:val="00625855"/>
    <w:rPr>
      <w:rFonts w:cs="Times New Roman"/>
      <w:shd w:val="clear" w:color="auto" w:fill="FFFFFF"/>
      <w:lang w:bidi="ar-SA"/>
    </w:rPr>
  </w:style>
  <w:style w:type="paragraph" w:customStyle="1" w:styleId="10">
    <w:name w:val="Основной текст1"/>
    <w:basedOn w:val="Normal"/>
    <w:link w:val="a0"/>
    <w:uiPriority w:val="99"/>
    <w:rsid w:val="00625855"/>
    <w:pPr>
      <w:widowControl w:val="0"/>
      <w:shd w:val="clear" w:color="auto" w:fill="FFFFFF"/>
      <w:spacing w:before="360" w:after="600" w:line="240" w:lineRule="atLeast"/>
      <w:ind w:hanging="380"/>
    </w:pPr>
    <w:rPr>
      <w:rFonts w:eastAsia="Calibri"/>
      <w:noProof/>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17483805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andardandpoors.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metall@vpotochmash.org" TargetMode="External"/><Relationship Id="rId4" Type="http://schemas.openxmlformats.org/officeDocument/2006/relationships/webSettings" Target="webSettings.xml"/><Relationship Id="rId9" Type="http://schemas.openxmlformats.org/officeDocument/2006/relationships/hyperlink" Target="mailto:metall@vpotochmash.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154</TotalTime>
  <Pages>14</Pages>
  <Words>6516</Words>
  <Characters>-32766</Characters>
  <Application>Microsoft Office Outlook</Application>
  <DocSecurity>0</DocSecurity>
  <Lines>0</Lines>
  <Paragraphs>0</Paragraphs>
  <ScaleCrop>false</ScaleCrop>
  <Company>ОАО "Техснабэкспорт"</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ZIO</dc:creator>
  <cp:keywords/>
  <dc:description/>
  <cp:lastModifiedBy>Admin</cp:lastModifiedBy>
  <cp:revision>55</cp:revision>
  <cp:lastPrinted>2013-12-25T05:17:00Z</cp:lastPrinted>
  <dcterms:created xsi:type="dcterms:W3CDTF">2013-12-24T10:50:00Z</dcterms:created>
  <dcterms:modified xsi:type="dcterms:W3CDTF">2014-03-04T11:29:00Z</dcterms:modified>
</cp:coreProperties>
</file>